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0EE2D" w14:textId="0C6BABCE" w:rsidR="007523B2" w:rsidRDefault="00160E85" w:rsidP="008C3F7F">
      <w:pPr>
        <w:tabs>
          <w:tab w:val="left" w:pos="851"/>
          <w:tab w:val="left" w:pos="3119"/>
          <w:tab w:val="left" w:pos="3969"/>
          <w:tab w:val="left" w:pos="6237"/>
          <w:tab w:val="left" w:pos="7088"/>
          <w:tab w:val="left" w:pos="7230"/>
        </w:tabs>
        <w:ind w:right="-30"/>
        <w:rPr>
          <w:rFonts w:ascii="Calibri" w:eastAsia="MS Mincho" w:hAnsi="Calibri" w:cs="Calibri"/>
          <w:noProof w:val="0"/>
          <w:sz w:val="22"/>
          <w:szCs w:val="22"/>
        </w:rPr>
      </w:pPr>
      <w:r>
        <w:rPr>
          <w:rFonts w:ascii="Calibri" w:eastAsia="MS Mincho" w:hAnsi="Calibri" w:cs="Calibri"/>
          <w:noProof w:val="0"/>
          <w:sz w:val="22"/>
          <w:szCs w:val="22"/>
        </w:rPr>
        <w:pict w14:anchorId="79555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7.5pt;height:494.25pt">
            <v:imagedata r:id="rId8" o:title="" croptop="3307f" cropbottom="36732f" cropleft="6076f" cropright="6297f"/>
          </v:shape>
        </w:pict>
      </w:r>
    </w:p>
    <w:p w14:paraId="242426C0" w14:textId="2CD84742" w:rsidR="001F1F08" w:rsidRPr="00045344" w:rsidRDefault="007523B2" w:rsidP="00234474">
      <w:pPr>
        <w:rPr>
          <w:rFonts w:ascii="Calibri" w:hAnsi="Calibri" w:cs="Calibri"/>
          <w:b/>
          <w:sz w:val="28"/>
          <w:szCs w:val="28"/>
          <w:u w:val="single"/>
          <w:lang w:val="da-DK"/>
        </w:rPr>
      </w:pPr>
      <w:r w:rsidRPr="00045344">
        <w:rPr>
          <w:rFonts w:ascii="Calibri" w:hAnsi="Calibri" w:cs="Calibri"/>
          <w:b/>
          <w:sz w:val="28"/>
          <w:szCs w:val="28"/>
          <w:u w:val="single"/>
          <w:lang w:val="da-DK"/>
        </w:rPr>
        <w:t xml:space="preserve">SYSTEM </w:t>
      </w:r>
      <w:r w:rsidR="00DB4190" w:rsidRPr="00045344">
        <w:rPr>
          <w:rFonts w:ascii="Calibri" w:hAnsi="Calibri" w:cs="Calibri"/>
          <w:b/>
          <w:sz w:val="28"/>
          <w:szCs w:val="28"/>
          <w:u w:val="single"/>
          <w:lang w:val="da-DK"/>
        </w:rPr>
        <w:t>0123</w:t>
      </w:r>
      <w:r w:rsidRPr="00045344">
        <w:rPr>
          <w:rFonts w:ascii="Calibri" w:hAnsi="Calibri" w:cs="Calibri"/>
          <w:b/>
          <w:sz w:val="28"/>
          <w:szCs w:val="28"/>
          <w:u w:val="single"/>
          <w:lang w:val="da-DK"/>
        </w:rPr>
        <w:t>-</w:t>
      </w:r>
      <w:r w:rsidR="00EE36D5" w:rsidRPr="00045344">
        <w:rPr>
          <w:rFonts w:ascii="Calibri" w:hAnsi="Calibri" w:cs="Calibri"/>
          <w:b/>
          <w:sz w:val="28"/>
          <w:szCs w:val="28"/>
          <w:u w:val="single"/>
          <w:lang w:val="da-DK"/>
        </w:rPr>
        <w:t>PG11</w:t>
      </w:r>
      <w:r w:rsidRPr="00045344">
        <w:rPr>
          <w:rFonts w:ascii="Calibri" w:hAnsi="Calibri" w:cs="Calibri"/>
          <w:b/>
          <w:sz w:val="28"/>
          <w:szCs w:val="28"/>
          <w:u w:val="single"/>
          <w:lang w:val="da-DK"/>
        </w:rPr>
        <w:t xml:space="preserve"> </w:t>
      </w:r>
    </w:p>
    <w:p w14:paraId="19EF51DE" w14:textId="77777777" w:rsidR="007523B2" w:rsidRPr="00045344" w:rsidRDefault="007523B2" w:rsidP="007523B2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rPr>
          <w:sz w:val="32"/>
          <w:lang w:val="da-DK"/>
        </w:rPr>
      </w:pPr>
    </w:p>
    <w:p w14:paraId="223BC4E3" w14:textId="77777777" w:rsidR="00791365" w:rsidRPr="00045344" w:rsidRDefault="00791365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  <w:lang w:val="da-DK"/>
        </w:rPr>
        <w:sectPr w:rsidR="00791365" w:rsidRPr="00045344" w:rsidSect="00D25C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0D247B62" w14:textId="12C4C810" w:rsidR="007523B2" w:rsidRPr="00045344" w:rsidRDefault="007523B2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  <w:lang w:val="da-DK"/>
        </w:rPr>
      </w:pPr>
      <w:r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>Placering:</w:t>
      </w:r>
      <w:r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ab/>
      </w:r>
      <w:r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ab/>
      </w:r>
      <w:r w:rsidR="007A2104"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ab/>
      </w:r>
      <w:r w:rsidR="00EE36D5"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>PG11</w:t>
      </w:r>
      <w:r w:rsidR="00BC38E9"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ab/>
      </w:r>
      <w:r w:rsidR="00DB4190"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>Axxx</w:t>
      </w:r>
      <w:r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 xml:space="preserve"> Undercentral, plan</w:t>
      </w:r>
      <w:r w:rsidR="00CF5E46"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 xml:space="preserve"> 9</w:t>
      </w:r>
      <w:r w:rsidR="007A2104"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 xml:space="preserve">00 </w:t>
      </w:r>
      <w:r w:rsidR="00DB4190"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>hus A</w:t>
      </w:r>
      <w:r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>.</w:t>
      </w:r>
    </w:p>
    <w:p w14:paraId="125B6982" w14:textId="4AF44751" w:rsidR="00EE36D5" w:rsidRPr="00045344" w:rsidRDefault="00EE36D5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  <w:lang w:val="en-US"/>
        </w:rPr>
      </w:pPr>
      <w:r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ab/>
      </w:r>
      <w:r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ab/>
      </w:r>
      <w:r w:rsidRPr="00045344">
        <w:rPr>
          <w:rFonts w:ascii="Calibri" w:eastAsia="MS Mincho" w:hAnsi="Calibri" w:cs="Calibri"/>
          <w:noProof w:val="0"/>
          <w:sz w:val="22"/>
          <w:szCs w:val="22"/>
          <w:lang w:val="da-DK"/>
        </w:rPr>
        <w:tab/>
      </w:r>
      <w:r w:rsidR="00C46F9A" w:rsidRPr="00045344">
        <w:rPr>
          <w:rFonts w:ascii="Calibri" w:eastAsia="MS Mincho" w:hAnsi="Calibri" w:cs="Calibri"/>
          <w:noProof w:val="0"/>
          <w:sz w:val="22"/>
          <w:szCs w:val="22"/>
          <w:lang w:val="en-US"/>
        </w:rPr>
        <w:t>AS_Axxx</w:t>
      </w:r>
      <w:r w:rsidRPr="00045344">
        <w:rPr>
          <w:rFonts w:ascii="Calibri" w:eastAsia="MS Mincho" w:hAnsi="Calibri" w:cs="Calibri"/>
          <w:noProof w:val="0"/>
          <w:sz w:val="22"/>
          <w:szCs w:val="22"/>
          <w:lang w:val="en-US"/>
        </w:rPr>
        <w:tab/>
        <w:t>Axxx Undercentral, plan 900 hus A.</w:t>
      </w:r>
    </w:p>
    <w:p w14:paraId="4B9E07E3" w14:textId="77777777" w:rsidR="007523B2" w:rsidRPr="00045344" w:rsidRDefault="007523B2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  <w:lang w:val="en-US"/>
        </w:rPr>
      </w:pPr>
    </w:p>
    <w:p w14:paraId="6E50F731" w14:textId="56981BBF" w:rsidR="007523B2" w:rsidRDefault="00F737F2" w:rsidP="00EE36D5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  <w:r w:rsidRPr="002247F8">
        <w:rPr>
          <w:rFonts w:ascii="Calibri" w:eastAsia="MS Mincho" w:hAnsi="Calibri" w:cs="Calibri"/>
          <w:noProof w:val="0"/>
          <w:sz w:val="22"/>
          <w:szCs w:val="22"/>
        </w:rPr>
        <w:t>Betjänar: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  <w:t xml:space="preserve">   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EE36D5">
        <w:rPr>
          <w:rFonts w:ascii="Calibri" w:eastAsia="MS Mincho" w:hAnsi="Calibri" w:cs="Calibri"/>
          <w:noProof w:val="0"/>
          <w:sz w:val="22"/>
          <w:szCs w:val="22"/>
        </w:rPr>
        <w:t xml:space="preserve">Spillvatten undercentral. </w:t>
      </w:r>
    </w:p>
    <w:p w14:paraId="3327F781" w14:textId="77777777" w:rsidR="007523B2" w:rsidRPr="002247F8" w:rsidRDefault="007523B2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</w:p>
    <w:p w14:paraId="1F4EEE80" w14:textId="53E42AE4" w:rsidR="007523B2" w:rsidRPr="002247F8" w:rsidRDefault="007523B2" w:rsidP="004E385D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  <w:r w:rsidRPr="002247F8">
        <w:rPr>
          <w:rFonts w:ascii="Calibri" w:eastAsia="MS Mincho" w:hAnsi="Calibri" w:cs="Calibri"/>
          <w:noProof w:val="0"/>
          <w:sz w:val="22"/>
          <w:szCs w:val="22"/>
        </w:rPr>
        <w:t>Apparatskåp: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4E385D"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DB4190">
        <w:rPr>
          <w:rFonts w:ascii="Calibri" w:eastAsia="MS Mincho" w:hAnsi="Calibri" w:cs="Calibri"/>
          <w:noProof w:val="0"/>
          <w:sz w:val="22"/>
          <w:szCs w:val="22"/>
        </w:rPr>
        <w:t>0123</w:t>
      </w:r>
      <w:r w:rsidR="00F30F44" w:rsidRPr="002247F8">
        <w:rPr>
          <w:rFonts w:ascii="Calibri" w:eastAsia="MS Mincho" w:hAnsi="Calibri" w:cs="Calibri"/>
          <w:noProof w:val="0"/>
          <w:sz w:val="22"/>
          <w:szCs w:val="22"/>
        </w:rPr>
        <w:t>-</w:t>
      </w:r>
      <w:r w:rsidR="00C46F9A">
        <w:rPr>
          <w:rFonts w:ascii="Calibri" w:eastAsia="MS Mincho" w:hAnsi="Calibri" w:cs="Calibri"/>
          <w:noProof w:val="0"/>
          <w:sz w:val="22"/>
          <w:szCs w:val="22"/>
        </w:rPr>
        <w:t>AS_Axxx</w:t>
      </w:r>
    </w:p>
    <w:p w14:paraId="322067C9" w14:textId="77777777" w:rsidR="007523B2" w:rsidRPr="002247F8" w:rsidRDefault="007523B2" w:rsidP="007523B2">
      <w:pPr>
        <w:pStyle w:val="Header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noProof w:val="0"/>
          <w:sz w:val="22"/>
          <w:szCs w:val="22"/>
        </w:rPr>
      </w:pPr>
      <w:r w:rsidRPr="002247F8">
        <w:rPr>
          <w:rFonts w:ascii="Calibri" w:eastAsia="MS Mincho" w:hAnsi="Calibri" w:cs="Calibri"/>
          <w:noProof w:val="0"/>
          <w:sz w:val="22"/>
          <w:szCs w:val="22"/>
        </w:rPr>
        <w:t>DUC/PLC: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ab/>
      </w:r>
      <w:r w:rsidR="00DB4190">
        <w:rPr>
          <w:rFonts w:ascii="Calibri" w:eastAsia="MS Mincho" w:hAnsi="Calibri" w:cs="Calibri"/>
          <w:noProof w:val="0"/>
          <w:sz w:val="22"/>
          <w:szCs w:val="22"/>
        </w:rPr>
        <w:t>0123Axxx</w:t>
      </w:r>
      <w:r w:rsidRPr="002247F8">
        <w:rPr>
          <w:rFonts w:ascii="Calibri" w:eastAsia="MS Mincho" w:hAnsi="Calibri" w:cs="Calibri"/>
          <w:noProof w:val="0"/>
          <w:sz w:val="22"/>
          <w:szCs w:val="22"/>
        </w:rPr>
        <w:t>D</w:t>
      </w:r>
      <w:r w:rsidR="00F2127D" w:rsidRPr="002247F8">
        <w:rPr>
          <w:rFonts w:ascii="Calibri" w:eastAsia="MS Mincho" w:hAnsi="Calibri" w:cs="Calibri"/>
          <w:noProof w:val="0"/>
          <w:sz w:val="22"/>
          <w:szCs w:val="22"/>
        </w:rPr>
        <w:t>xxx</w:t>
      </w:r>
    </w:p>
    <w:p w14:paraId="21796E2B" w14:textId="77777777" w:rsidR="00EE36D5" w:rsidRDefault="00EE36D5" w:rsidP="00EE36D5">
      <w:pPr>
        <w:rPr>
          <w:rFonts w:ascii="Calibri" w:hAnsi="Calibri" w:cs="Calibri"/>
          <w:b/>
          <w:szCs w:val="24"/>
        </w:rPr>
      </w:pPr>
    </w:p>
    <w:p w14:paraId="0C498B82" w14:textId="534BE412" w:rsidR="00EE36D5" w:rsidRPr="00EE36D5" w:rsidRDefault="00EE36D5" w:rsidP="00EE36D5">
      <w:pPr>
        <w:pStyle w:val="List"/>
        <w:rPr>
          <w:rFonts w:ascii="Calibri" w:hAnsi="Calibri" w:cs="Calibri"/>
          <w:b/>
          <w:noProof w:val="0"/>
          <w:szCs w:val="24"/>
        </w:rPr>
      </w:pPr>
      <w:r w:rsidRPr="00A00954">
        <w:rPr>
          <w:rFonts w:ascii="Calibri" w:hAnsi="Calibri" w:cs="Calibri"/>
          <w:b/>
          <w:noProof w:val="0"/>
          <w:szCs w:val="24"/>
        </w:rPr>
        <w:t>STYRNING</w:t>
      </w:r>
    </w:p>
    <w:p w14:paraId="7C79A814" w14:textId="77777777" w:rsidR="00EE36D5" w:rsidRPr="00A00954" w:rsidRDefault="00EE36D5" w:rsidP="00EE36D5">
      <w:pPr>
        <w:rPr>
          <w:rFonts w:ascii="Calibri" w:hAnsi="Calibri" w:cs="Calibri"/>
          <w:b/>
        </w:rPr>
      </w:pPr>
    </w:p>
    <w:p w14:paraId="62320DC3" w14:textId="77777777" w:rsidR="00EE36D5" w:rsidRPr="00EE36D5" w:rsidRDefault="00EE36D5" w:rsidP="00EE36D5">
      <w:pPr>
        <w:pStyle w:val="List"/>
        <w:rPr>
          <w:rFonts w:ascii="Calibri" w:hAnsi="Calibri" w:cs="Calibri"/>
          <w:b/>
          <w:noProof w:val="0"/>
          <w:sz w:val="22"/>
          <w:szCs w:val="22"/>
        </w:rPr>
      </w:pPr>
      <w:r w:rsidRPr="00EE36D5">
        <w:rPr>
          <w:rFonts w:ascii="Calibri" w:hAnsi="Calibri" w:cs="Calibri"/>
          <w:b/>
          <w:noProof w:val="0"/>
          <w:sz w:val="22"/>
          <w:szCs w:val="22"/>
        </w:rPr>
        <w:t>Styrning pumpar</w:t>
      </w:r>
    </w:p>
    <w:p w14:paraId="3546CD7A" w14:textId="663CC44D" w:rsidR="00EE36D5" w:rsidRPr="00EE36D5" w:rsidRDefault="00EE36D5" w:rsidP="00EE36D5">
      <w:pPr>
        <w:pStyle w:val="Heading5"/>
        <w:rPr>
          <w:rFonts w:ascii="Calibri" w:hAnsi="Calibri" w:cs="Calibri"/>
          <w:b w:val="0"/>
          <w:noProof w:val="0"/>
          <w:sz w:val="22"/>
          <w:szCs w:val="22"/>
          <w:u w:val="none"/>
        </w:rPr>
      </w:pPr>
      <w:r w:rsidRPr="00EE36D5">
        <w:rPr>
          <w:rFonts w:ascii="Calibri" w:hAnsi="Calibri" w:cs="Calibri"/>
          <w:b w:val="0"/>
          <w:noProof w:val="0"/>
          <w:sz w:val="22"/>
          <w:szCs w:val="22"/>
          <w:u w:val="none"/>
        </w:rPr>
        <w:t>Pump P1 och pump P2 styrs till drift via automatikskåp (C</w:t>
      </w:r>
      <w:r w:rsidR="00F4488D">
        <w:rPr>
          <w:rFonts w:ascii="Calibri" w:hAnsi="Calibri" w:cs="Calibri"/>
          <w:b w:val="0"/>
          <w:noProof w:val="0"/>
          <w:sz w:val="22"/>
          <w:szCs w:val="22"/>
          <w:u w:val="none"/>
        </w:rPr>
        <w:t>1</w:t>
      </w:r>
      <w:r w:rsidRPr="00EE36D5">
        <w:rPr>
          <w:rFonts w:ascii="Calibri" w:hAnsi="Calibri" w:cs="Calibri"/>
          <w:b w:val="0"/>
          <w:noProof w:val="0"/>
          <w:sz w:val="22"/>
          <w:szCs w:val="22"/>
          <w:u w:val="none"/>
        </w:rPr>
        <w:t>P1/P2).</w:t>
      </w:r>
    </w:p>
    <w:p w14:paraId="7845A0C7" w14:textId="77777777" w:rsidR="00EE36D5" w:rsidRDefault="00EE36D5" w:rsidP="00EE36D5"/>
    <w:p w14:paraId="2235DBDE" w14:textId="77777777" w:rsidR="00EE36D5" w:rsidRPr="00A00954" w:rsidRDefault="00EE36D5" w:rsidP="00EE36D5">
      <w:pPr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br w:type="column"/>
      </w:r>
      <w:r w:rsidRPr="00A00954">
        <w:rPr>
          <w:rFonts w:ascii="Calibri" w:hAnsi="Calibri" w:cs="Calibri"/>
          <w:b/>
          <w:bCs/>
          <w:szCs w:val="24"/>
        </w:rPr>
        <w:t>SKYDD</w:t>
      </w:r>
    </w:p>
    <w:p w14:paraId="0740AAF2" w14:textId="77777777" w:rsidR="00EE36D5" w:rsidRPr="00A00954" w:rsidRDefault="00EE36D5" w:rsidP="00EE36D5">
      <w:pPr>
        <w:rPr>
          <w:rFonts w:ascii="Calibri" w:hAnsi="Calibri" w:cs="Calibri"/>
          <w:b/>
          <w:bCs/>
          <w:szCs w:val="24"/>
          <w:u w:val="single"/>
        </w:rPr>
      </w:pPr>
    </w:p>
    <w:p w14:paraId="56EAAA7A" w14:textId="57F4829F" w:rsidR="00EE36D5" w:rsidRPr="00EE36D5" w:rsidRDefault="007F6D49" w:rsidP="00EE36D5">
      <w:pPr>
        <w:pStyle w:val="List"/>
        <w:rPr>
          <w:rFonts w:ascii="Calibri" w:hAnsi="Calibri" w:cs="Calibri"/>
          <w:b/>
          <w:noProof w:val="0"/>
          <w:sz w:val="22"/>
          <w:szCs w:val="22"/>
        </w:rPr>
      </w:pPr>
      <w:r>
        <w:rPr>
          <w:rFonts w:ascii="Calibri" w:hAnsi="Calibri" w:cs="Calibri"/>
          <w:b/>
          <w:noProof w:val="0"/>
          <w:sz w:val="22"/>
          <w:szCs w:val="22"/>
        </w:rPr>
        <w:t>Nivågivare</w:t>
      </w:r>
    </w:p>
    <w:p w14:paraId="039AFCBD" w14:textId="4970A46F" w:rsidR="00EE36D5" w:rsidRPr="00EE36D5" w:rsidRDefault="007F6D49" w:rsidP="00EE36D5">
      <w:pPr>
        <w:pStyle w:val="Heading5"/>
        <w:rPr>
          <w:rFonts w:ascii="Calibri" w:hAnsi="Calibri" w:cs="Calibri"/>
          <w:b w:val="0"/>
          <w:noProof w:val="0"/>
          <w:sz w:val="22"/>
          <w:szCs w:val="22"/>
          <w:u w:val="none"/>
        </w:rPr>
      </w:pPr>
      <w:r>
        <w:rPr>
          <w:rFonts w:ascii="Calibri" w:hAnsi="Calibri" w:cs="Calibri"/>
          <w:b w:val="0"/>
          <w:noProof w:val="0"/>
          <w:sz w:val="22"/>
          <w:szCs w:val="22"/>
          <w:u w:val="none"/>
        </w:rPr>
        <w:t>Vid hög nivå i pumpgrop utgår larm enligt larmlista.</w:t>
      </w:r>
    </w:p>
    <w:p w14:paraId="6BDEA025" w14:textId="77777777" w:rsidR="00EE36D5" w:rsidRPr="00A00954" w:rsidRDefault="00EE36D5" w:rsidP="00EE36D5">
      <w:pPr>
        <w:rPr>
          <w:rFonts w:cs="Arial"/>
        </w:rPr>
      </w:pPr>
    </w:p>
    <w:p w14:paraId="56B2A234" w14:textId="77777777" w:rsidR="00EE36D5" w:rsidRPr="00EE36D5" w:rsidRDefault="00EE36D5" w:rsidP="00EE36D5">
      <w:pPr>
        <w:pStyle w:val="List"/>
        <w:rPr>
          <w:rFonts w:ascii="Calibri" w:hAnsi="Calibri" w:cs="Calibri"/>
          <w:b/>
          <w:noProof w:val="0"/>
          <w:sz w:val="22"/>
          <w:szCs w:val="22"/>
        </w:rPr>
      </w:pPr>
      <w:r w:rsidRPr="00EE36D5">
        <w:rPr>
          <w:rFonts w:ascii="Calibri" w:hAnsi="Calibri" w:cs="Calibri"/>
          <w:b/>
          <w:noProof w:val="0"/>
          <w:sz w:val="22"/>
          <w:szCs w:val="22"/>
        </w:rPr>
        <w:t>Automatikskåp</w:t>
      </w:r>
    </w:p>
    <w:p w14:paraId="1E057AFC" w14:textId="06B48282" w:rsidR="00EE36D5" w:rsidRPr="00EE36D5" w:rsidRDefault="00EE36D5" w:rsidP="00EE36D5">
      <w:pPr>
        <w:pStyle w:val="Heading5"/>
        <w:rPr>
          <w:rFonts w:ascii="Calibri" w:hAnsi="Calibri" w:cs="Calibri"/>
          <w:b w:val="0"/>
          <w:noProof w:val="0"/>
          <w:sz w:val="22"/>
          <w:szCs w:val="22"/>
          <w:u w:val="none"/>
        </w:rPr>
      </w:pPr>
      <w:r w:rsidRPr="00EE36D5">
        <w:rPr>
          <w:rFonts w:ascii="Calibri" w:hAnsi="Calibri" w:cs="Calibri"/>
          <w:b w:val="0"/>
          <w:noProof w:val="0"/>
          <w:sz w:val="22"/>
          <w:szCs w:val="22"/>
          <w:u w:val="none"/>
        </w:rPr>
        <w:t>Automatikskåp C</w:t>
      </w:r>
      <w:r w:rsidR="00FC1E4F">
        <w:rPr>
          <w:rFonts w:ascii="Calibri" w:hAnsi="Calibri" w:cs="Calibri"/>
          <w:b w:val="0"/>
          <w:noProof w:val="0"/>
          <w:sz w:val="22"/>
          <w:szCs w:val="22"/>
          <w:u w:val="none"/>
        </w:rPr>
        <w:t>1</w:t>
      </w:r>
      <w:r w:rsidRPr="00EE36D5">
        <w:rPr>
          <w:rFonts w:ascii="Calibri" w:hAnsi="Calibri" w:cs="Calibri"/>
          <w:b w:val="0"/>
          <w:noProof w:val="0"/>
          <w:sz w:val="22"/>
          <w:szCs w:val="22"/>
          <w:u w:val="none"/>
        </w:rPr>
        <w:t xml:space="preserve">P1/P2 avger summalarm vid fel på anläggningen. </w:t>
      </w:r>
    </w:p>
    <w:p w14:paraId="087E5E45" w14:textId="713A2C89" w:rsidR="00A806D1" w:rsidRDefault="00A806D1" w:rsidP="00AE2301">
      <w:pPr>
        <w:pStyle w:val="List"/>
        <w:rPr>
          <w:rFonts w:ascii="Calibri" w:hAnsi="Calibri" w:cs="Calibri"/>
          <w:b/>
          <w:noProof w:val="0"/>
          <w:sz w:val="28"/>
          <w:szCs w:val="28"/>
          <w:u w:val="single"/>
        </w:rPr>
      </w:pPr>
    </w:p>
    <w:p w14:paraId="1BE94C59" w14:textId="77777777" w:rsidR="00E12196" w:rsidRPr="00161C2A" w:rsidRDefault="00E12196" w:rsidP="00E12196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0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>
        <w:rPr>
          <w:rFonts w:ascii="Calibri" w:hAnsi="Calibri" w:cs="Calibri"/>
          <w:b/>
          <w:sz w:val="28"/>
          <w:szCs w:val="28"/>
          <w:u w:val="single"/>
        </w:rPr>
        <w:t>net</w:t>
      </w:r>
    </w:p>
    <w:p w14:paraId="53BB6C99" w14:textId="77777777" w:rsidR="00821BC9" w:rsidRDefault="00821BC9" w:rsidP="00821BC9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5842091D" w14:textId="77777777" w:rsidR="00821BC9" w:rsidRDefault="00821BC9" w:rsidP="00821BC9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bookmarkEnd w:id="0"/>
    <w:p w14:paraId="29DCCCBB" w14:textId="77777777" w:rsidR="00791365" w:rsidRDefault="00791365" w:rsidP="004E385D">
      <w:pPr>
        <w:pStyle w:val="List"/>
        <w:rPr>
          <w:rFonts w:ascii="Calibri" w:hAnsi="Calibri" w:cs="Calibri"/>
          <w:b/>
          <w:noProof w:val="0"/>
          <w:szCs w:val="24"/>
          <w:u w:val="single"/>
        </w:rPr>
        <w:sectPr w:rsidR="00791365" w:rsidSect="00791365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59A9A306" w14:textId="69FCFF58" w:rsidR="008E2EA3" w:rsidRDefault="008E2EA3" w:rsidP="004E385D">
      <w:pPr>
        <w:pStyle w:val="List"/>
        <w:rPr>
          <w:rFonts w:ascii="Calibri" w:hAnsi="Calibri" w:cs="Calibri"/>
          <w:b/>
          <w:noProof w:val="0"/>
          <w:szCs w:val="24"/>
          <w:u w:val="single"/>
        </w:rPr>
      </w:pPr>
    </w:p>
    <w:p w14:paraId="01B7AC13" w14:textId="739E1627" w:rsidR="007523B2" w:rsidRPr="004E385D" w:rsidRDefault="007523B2" w:rsidP="00791365">
      <w:pPr>
        <w:pStyle w:val="List"/>
        <w:rPr>
          <w:rFonts w:ascii="Calibri" w:hAnsi="Calibri" w:cs="Calibri"/>
          <w:b/>
          <w:noProof w:val="0"/>
          <w:sz w:val="28"/>
          <w:u w:val="single"/>
        </w:rPr>
      </w:pPr>
      <w:r w:rsidRPr="004E385D">
        <w:rPr>
          <w:rFonts w:ascii="Calibri" w:hAnsi="Calibri" w:cs="Calibri"/>
          <w:b/>
          <w:noProof w:val="0"/>
          <w:sz w:val="28"/>
          <w:u w:val="single"/>
        </w:rPr>
        <w:t>LARM</w:t>
      </w:r>
    </w:p>
    <w:p w14:paraId="7E510F6C" w14:textId="77777777" w:rsidR="007523B2" w:rsidRPr="00964CF9" w:rsidRDefault="007523B2" w:rsidP="007523B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587"/>
        <w:gridCol w:w="1417"/>
        <w:gridCol w:w="7159"/>
      </w:tblGrid>
      <w:tr w:rsidR="00675231" w:rsidRPr="00A4429A" w14:paraId="2CB7EECC" w14:textId="77777777" w:rsidTr="00CD091D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06C98DC1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4E385D">
              <w:rPr>
                <w:rFonts w:ascii="Calibri" w:hAnsi="Calibri" w:cs="Calibri"/>
                <w:noProof w:val="0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</w:tcPr>
          <w:p w14:paraId="430C950A" w14:textId="680F852B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center"/>
              <w:rPr>
                <w:rFonts w:ascii="Calibri" w:hAnsi="Calibri" w:cs="Calibri"/>
                <w:noProof w:val="0"/>
                <w:sz w:val="22"/>
                <w:szCs w:val="22"/>
              </w:rPr>
            </w:pPr>
            <w:r>
              <w:rPr>
                <w:rFonts w:ascii="Calibri" w:hAnsi="Calibri" w:cs="Calibri"/>
                <w:noProof w:val="0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7D4FEA1E" w14:textId="152DD572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center"/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4E385D">
              <w:rPr>
                <w:rFonts w:ascii="Calibri" w:hAnsi="Calibri" w:cs="Calibri"/>
                <w:noProof w:val="0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7DD58C43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center"/>
              <w:rPr>
                <w:rFonts w:ascii="Calibri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0472E0DA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center"/>
              <w:rPr>
                <w:rFonts w:ascii="Calibri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4628BE12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jc w:val="right"/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4E385D">
              <w:rPr>
                <w:rFonts w:ascii="Calibri" w:hAnsi="Calibri" w:cs="Calibri"/>
                <w:noProof w:val="0"/>
                <w:sz w:val="22"/>
                <w:szCs w:val="22"/>
              </w:rPr>
              <w:t>Fördröjning</w:t>
            </w:r>
          </w:p>
        </w:tc>
        <w:tc>
          <w:tcPr>
            <w:tcW w:w="7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24109F31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noProof w:val="0"/>
                <w:sz w:val="22"/>
                <w:szCs w:val="22"/>
              </w:rPr>
            </w:pPr>
            <w:r w:rsidRPr="004E385D">
              <w:rPr>
                <w:rFonts w:ascii="Calibri" w:hAnsi="Calibri" w:cs="Calibri"/>
                <w:noProof w:val="0"/>
                <w:sz w:val="22"/>
                <w:szCs w:val="22"/>
              </w:rPr>
              <w:t>Larmtext</w:t>
            </w:r>
          </w:p>
        </w:tc>
      </w:tr>
      <w:tr w:rsidR="00675231" w:rsidRPr="00A4429A" w14:paraId="00BF2ADC" w14:textId="77777777" w:rsidTr="00CD091D">
        <w:tc>
          <w:tcPr>
            <w:tcW w:w="2764" w:type="dxa"/>
            <w:tcBorders>
              <w:top w:val="single" w:sz="4" w:space="0" w:color="auto"/>
            </w:tcBorders>
          </w:tcPr>
          <w:p w14:paraId="2750D357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</w:tcBorders>
          </w:tcPr>
          <w:p w14:paraId="4218A715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2C8722A" w14:textId="4E0C1F46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ED0B2FD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</w:tcPr>
          <w:p w14:paraId="676F65CE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A17E22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7159" w:type="dxa"/>
            <w:tcBorders>
              <w:top w:val="single" w:sz="4" w:space="0" w:color="auto"/>
            </w:tcBorders>
          </w:tcPr>
          <w:p w14:paraId="4970A037" w14:textId="77777777" w:rsidR="00675231" w:rsidRPr="004E385D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</w:tr>
      <w:tr w:rsidR="00675231" w:rsidRPr="005B72DD" w14:paraId="33626B65" w14:textId="77777777" w:rsidTr="00CD091D">
        <w:tc>
          <w:tcPr>
            <w:tcW w:w="2764" w:type="dxa"/>
            <w:vAlign w:val="center"/>
          </w:tcPr>
          <w:p w14:paraId="40DBFB56" w14:textId="56481CC5" w:rsidR="00675231" w:rsidRPr="007F6D49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7F6D49">
              <w:rPr>
                <w:rFonts w:ascii="Calibri" w:eastAsia="MS Mincho" w:hAnsi="Calibri" w:cs="Calibri"/>
                <w:sz w:val="20"/>
              </w:rPr>
              <w:t>GL61_L</w:t>
            </w:r>
          </w:p>
        </w:tc>
        <w:tc>
          <w:tcPr>
            <w:tcW w:w="1137" w:type="dxa"/>
            <w:tcBorders>
              <w:left w:val="nil"/>
            </w:tcBorders>
          </w:tcPr>
          <w:p w14:paraId="78022F7A" w14:textId="1331F055" w:rsidR="00675231" w:rsidRPr="007F6D49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7F6D49">
              <w:rPr>
                <w:rFonts w:ascii="Calibri" w:eastAsia="MS Mincho" w:hAnsi="Calibri" w:cs="Calibri"/>
                <w:sz w:val="20"/>
              </w:rPr>
              <w:t>A</w:t>
            </w:r>
          </w:p>
        </w:tc>
        <w:tc>
          <w:tcPr>
            <w:tcW w:w="839" w:type="dxa"/>
            <w:vAlign w:val="center"/>
          </w:tcPr>
          <w:p w14:paraId="5245DBAC" w14:textId="1A623907" w:rsidR="00675231" w:rsidRPr="007F6D49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17</w:t>
            </w:r>
          </w:p>
        </w:tc>
        <w:tc>
          <w:tcPr>
            <w:tcW w:w="839" w:type="dxa"/>
            <w:vAlign w:val="center"/>
          </w:tcPr>
          <w:p w14:paraId="5D093B16" w14:textId="77777777" w:rsidR="00675231" w:rsidRPr="007F6D49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587" w:type="dxa"/>
            <w:vAlign w:val="center"/>
          </w:tcPr>
          <w:p w14:paraId="462CA085" w14:textId="77777777" w:rsidR="00675231" w:rsidRPr="007F6D49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916ECE0" w14:textId="34CDC2E6" w:rsidR="00675231" w:rsidRPr="007F6D49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7F6D49">
              <w:rPr>
                <w:rFonts w:ascii="Calibri" w:eastAsia="MS Mincho" w:hAnsi="Calibri" w:cs="Calibri"/>
                <w:sz w:val="20"/>
              </w:rPr>
              <w:t>10 min.</w:t>
            </w:r>
          </w:p>
        </w:tc>
        <w:tc>
          <w:tcPr>
            <w:tcW w:w="7159" w:type="dxa"/>
            <w:vAlign w:val="center"/>
          </w:tcPr>
          <w:p w14:paraId="3F8A300E" w14:textId="37E6E259" w:rsidR="00675231" w:rsidRPr="007F6D49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  <w:lang w:val="en-US"/>
              </w:rPr>
            </w:pPr>
            <w:r w:rsidRPr="007F6D49">
              <w:rPr>
                <w:rFonts w:ascii="Calibri" w:eastAsia="MS Mincho" w:hAnsi="Calibri" w:cs="Calibri"/>
                <w:noProof w:val="0"/>
                <w:sz w:val="22"/>
                <w:szCs w:val="22"/>
                <w:lang w:val="en-US"/>
              </w:rPr>
              <w:t xml:space="preserve">Hög nivå pumpgrop </w:t>
            </w:r>
          </w:p>
        </w:tc>
      </w:tr>
      <w:tr w:rsidR="00675231" w:rsidRPr="005B72DD" w14:paraId="7E41125B" w14:textId="77777777" w:rsidTr="00CD091D">
        <w:tc>
          <w:tcPr>
            <w:tcW w:w="2764" w:type="dxa"/>
            <w:vAlign w:val="center"/>
          </w:tcPr>
          <w:p w14:paraId="61BEC127" w14:textId="50F87109" w:rsidR="00675231" w:rsidRPr="00BE061F" w:rsidRDefault="0052580B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0"/>
              </w:rPr>
              <w:t>SL</w:t>
            </w:r>
          </w:p>
        </w:tc>
        <w:tc>
          <w:tcPr>
            <w:tcW w:w="1137" w:type="dxa"/>
            <w:tcBorders>
              <w:left w:val="nil"/>
            </w:tcBorders>
          </w:tcPr>
          <w:p w14:paraId="630EB195" w14:textId="7DDDA419" w:rsidR="00675231" w:rsidRPr="00BE061F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0"/>
              </w:rPr>
              <w:t>B</w:t>
            </w:r>
          </w:p>
        </w:tc>
        <w:tc>
          <w:tcPr>
            <w:tcW w:w="839" w:type="dxa"/>
            <w:vAlign w:val="center"/>
          </w:tcPr>
          <w:p w14:paraId="6E04EF99" w14:textId="45328760" w:rsidR="00675231" w:rsidRPr="00BE061F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20</w:t>
            </w:r>
          </w:p>
        </w:tc>
        <w:tc>
          <w:tcPr>
            <w:tcW w:w="839" w:type="dxa"/>
            <w:vAlign w:val="center"/>
          </w:tcPr>
          <w:p w14:paraId="4E68B924" w14:textId="77777777" w:rsidR="00675231" w:rsidRPr="00BE061F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587" w:type="dxa"/>
            <w:vAlign w:val="center"/>
          </w:tcPr>
          <w:p w14:paraId="22937DF6" w14:textId="77777777" w:rsidR="00675231" w:rsidRPr="00BE061F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F53FEB7" w14:textId="352BDB4C" w:rsidR="00675231" w:rsidRPr="00BE061F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  <w:r w:rsidRPr="00BE061F">
              <w:rPr>
                <w:rFonts w:ascii="Calibri" w:eastAsia="MS Mincho" w:hAnsi="Calibri" w:cs="Calibri"/>
                <w:sz w:val="20"/>
              </w:rPr>
              <w:t>10 min.</w:t>
            </w:r>
          </w:p>
        </w:tc>
        <w:tc>
          <w:tcPr>
            <w:tcW w:w="7159" w:type="dxa"/>
            <w:vAlign w:val="center"/>
          </w:tcPr>
          <w:p w14:paraId="245F7CBD" w14:textId="2F864394" w:rsidR="00675231" w:rsidRPr="00BE061F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  <w:lang w:val="en-US"/>
              </w:rPr>
            </w:pPr>
            <w:r w:rsidRPr="00BE061F">
              <w:rPr>
                <w:rFonts w:ascii="Calibri" w:eastAsia="MS Mincho" w:hAnsi="Calibri" w:cs="Calibri"/>
                <w:noProof w:val="0"/>
                <w:sz w:val="22"/>
                <w:szCs w:val="22"/>
                <w:lang w:val="en-US"/>
              </w:rPr>
              <w:t xml:space="preserve">Summalarm automatikskåp </w:t>
            </w:r>
          </w:p>
        </w:tc>
      </w:tr>
      <w:tr w:rsidR="00675231" w:rsidRPr="00BB5D08" w14:paraId="5E65D463" w14:textId="77777777" w:rsidTr="00CD091D">
        <w:tc>
          <w:tcPr>
            <w:tcW w:w="2764" w:type="dxa"/>
            <w:vAlign w:val="center"/>
          </w:tcPr>
          <w:p w14:paraId="216A3A00" w14:textId="2D88A361" w:rsidR="00675231" w:rsidRPr="00BB5D08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2BDAF722" w14:textId="77777777" w:rsidR="00675231" w:rsidRPr="00BB5D08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33FDF1B" w14:textId="36170300" w:rsidR="00675231" w:rsidRPr="00BB5D08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45EBEC3" w14:textId="77777777" w:rsidR="00675231" w:rsidRPr="00BB5D08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587" w:type="dxa"/>
            <w:vAlign w:val="center"/>
          </w:tcPr>
          <w:p w14:paraId="01C92247" w14:textId="77777777" w:rsidR="00675231" w:rsidRPr="00BB5D08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C34A356" w14:textId="27695920" w:rsidR="00675231" w:rsidRPr="00BB5D08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  <w:tc>
          <w:tcPr>
            <w:tcW w:w="7159" w:type="dxa"/>
            <w:vAlign w:val="center"/>
          </w:tcPr>
          <w:p w14:paraId="2A6ACDCC" w14:textId="7D054764" w:rsidR="00675231" w:rsidRPr="00BB5D08" w:rsidRDefault="00675231" w:rsidP="006752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noProof w:val="0"/>
                <w:sz w:val="22"/>
                <w:szCs w:val="22"/>
              </w:rPr>
            </w:pPr>
          </w:p>
        </w:tc>
      </w:tr>
    </w:tbl>
    <w:p w14:paraId="3539DDDF" w14:textId="77777777" w:rsidR="007523B2" w:rsidRDefault="007523B2" w:rsidP="00094F6B"/>
    <w:sectPr w:rsidR="007523B2" w:rsidSect="00D25C61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3EBDF" w14:textId="77777777" w:rsidR="00EE36D5" w:rsidRDefault="00EE36D5">
      <w:r>
        <w:separator/>
      </w:r>
    </w:p>
  </w:endnote>
  <w:endnote w:type="continuationSeparator" w:id="0">
    <w:p w14:paraId="61B27590" w14:textId="77777777" w:rsidR="00EE36D5" w:rsidRDefault="00EE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4FAD" w14:textId="77777777" w:rsidR="00160E85" w:rsidRDefault="00160E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728"/>
      <w:gridCol w:w="1276"/>
    </w:tblGrid>
    <w:tr w:rsidR="00326258" w14:paraId="694F6533" w14:textId="77777777" w:rsidTr="00A345A7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56FAEA4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88B9017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D2372E9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3FC2319" w14:textId="77777777" w:rsidR="00326258" w:rsidRDefault="00160E85" w:rsidP="00326258">
          <w:pPr>
            <w:jc w:val="center"/>
          </w:pPr>
          <w:r>
            <w:pict w14:anchorId="76E4752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7.5pt;height:48.75pt">
                <v:imagedata r:id="rId1" o:title="SISAB logo ny bla centrerad text"/>
              </v:shape>
            </w:pict>
          </w:r>
        </w:p>
      </w:tc>
      <w:tc>
        <w:tcPr>
          <w:tcW w:w="3727" w:type="dxa"/>
          <w:vMerge w:val="restart"/>
          <w:tcBorders>
            <w:right w:val="nil"/>
          </w:tcBorders>
          <w:vAlign w:val="center"/>
        </w:tcPr>
        <w:p w14:paraId="4ADB3060" w14:textId="50B98A06" w:rsidR="00326258" w:rsidRPr="00AE2301" w:rsidRDefault="00094F6B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Style w:val="PageNumber"/>
              <w:rFonts w:ascii="Calibri" w:hAnsi="Calibri" w:cs="Calibri"/>
              <w:b/>
              <w:sz w:val="26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SKOLNAMN/FÖRSKOLEADRESS</w:t>
          </w:r>
        </w:p>
      </w:tc>
      <w:tc>
        <w:tcPr>
          <w:tcW w:w="1276" w:type="dxa"/>
          <w:vMerge w:val="restart"/>
          <w:tcBorders>
            <w:left w:val="nil"/>
            <w:bottom w:val="nil"/>
          </w:tcBorders>
          <w:vAlign w:val="center"/>
        </w:tcPr>
        <w:p w14:paraId="55DBB8DA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b/>
            </w:rPr>
          </w:pPr>
          <w:r w:rsidRPr="00AE2301">
            <w:rPr>
              <w:rStyle w:val="PageNumber"/>
              <w:rFonts w:ascii="Calibri" w:hAnsi="Calibri" w:cs="Calibri"/>
              <w:b/>
              <w:sz w:val="26"/>
            </w:rPr>
            <w:t xml:space="preserve">NR. </w:t>
          </w: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</w:p>
      </w:tc>
    </w:tr>
    <w:tr w:rsidR="00326258" w14:paraId="665536E9" w14:textId="77777777" w:rsidTr="00A345A7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EA45D9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865406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7523AE0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58A99544" w14:textId="77777777" w:rsidR="00326258" w:rsidRDefault="00326258" w:rsidP="00326258"/>
      </w:tc>
      <w:tc>
        <w:tcPr>
          <w:tcW w:w="3727" w:type="dxa"/>
          <w:vMerge/>
          <w:tcBorders>
            <w:bottom w:val="nil"/>
            <w:right w:val="nil"/>
          </w:tcBorders>
        </w:tcPr>
        <w:p w14:paraId="7CD02F23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Style w:val="PageNumber"/>
              <w:rFonts w:ascii="Calibri" w:hAnsi="Calibri" w:cs="Calibri"/>
              <w:b/>
              <w:sz w:val="26"/>
            </w:rPr>
          </w:pPr>
        </w:p>
      </w:tc>
      <w:tc>
        <w:tcPr>
          <w:tcW w:w="1276" w:type="dxa"/>
          <w:vMerge/>
          <w:tcBorders>
            <w:top w:val="nil"/>
            <w:left w:val="nil"/>
            <w:bottom w:val="nil"/>
          </w:tcBorders>
        </w:tcPr>
        <w:p w14:paraId="59AD3EF6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</w:p>
      </w:tc>
    </w:tr>
    <w:tr w:rsidR="00326258" w14:paraId="09CDA7BC" w14:textId="77777777" w:rsidTr="00DA430D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E2876C9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161FDAC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74D84AD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3E7CED9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</w:p>
      </w:tc>
      <w:tc>
        <w:tcPr>
          <w:tcW w:w="5003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6EF700D1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Style w:val="PageNumber"/>
              <w:rFonts w:ascii="Calibri" w:hAnsi="Calibri" w:cs="Calibri"/>
              <w:b/>
              <w:sz w:val="26"/>
            </w:rPr>
          </w:pPr>
          <w:r w:rsidRPr="00AE2301">
            <w:rPr>
              <w:rStyle w:val="PageNumber"/>
              <w:rFonts w:ascii="Calibri" w:hAnsi="Calibri" w:cs="Calibri"/>
              <w:b/>
              <w:sz w:val="26"/>
            </w:rPr>
            <w:t>DRIFTKORT</w:t>
          </w:r>
        </w:p>
        <w:p w14:paraId="14E755A7" w14:textId="098696F3" w:rsidR="00326258" w:rsidRPr="00AE2301" w:rsidRDefault="00326258" w:rsidP="00326258">
          <w:pPr>
            <w:pStyle w:val="Heading4"/>
            <w:tabs>
              <w:tab w:val="left" w:pos="851"/>
            </w:tabs>
            <w:rPr>
              <w:rStyle w:val="PageNumber"/>
              <w:rFonts w:ascii="Calibri" w:hAnsi="Calibri" w:cs="Calibri"/>
              <w:sz w:val="26"/>
            </w:rPr>
          </w:pPr>
          <w:r>
            <w:rPr>
              <w:rStyle w:val="PageNumber"/>
              <w:rFonts w:ascii="Calibri" w:hAnsi="Calibri" w:cs="Calibri"/>
              <w:sz w:val="26"/>
            </w:rPr>
            <w:t>PUMPGROP</w:t>
          </w:r>
        </w:p>
      </w:tc>
    </w:tr>
    <w:tr w:rsidR="00326258" w14:paraId="0ACF38AF" w14:textId="77777777" w:rsidTr="00DA430D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1A89663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B9E2B8F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DF9CD63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234930E6" w14:textId="77777777" w:rsidR="00326258" w:rsidRPr="00371FA6" w:rsidRDefault="00326258" w:rsidP="00326258">
          <w:pPr>
            <w:jc w:val="center"/>
            <w:rPr>
              <w:rFonts w:ascii="Gill Sans MT" w:hAnsi="Gill Sans MT"/>
              <w:sz w:val="20"/>
            </w:rPr>
          </w:pPr>
        </w:p>
      </w:tc>
      <w:tc>
        <w:tcPr>
          <w:tcW w:w="5003" w:type="dxa"/>
          <w:gridSpan w:val="2"/>
          <w:vMerge/>
          <w:tcBorders>
            <w:top w:val="nil"/>
            <w:bottom w:val="nil"/>
          </w:tcBorders>
          <w:vAlign w:val="center"/>
        </w:tcPr>
        <w:p w14:paraId="49E5AA9D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</w:p>
      </w:tc>
    </w:tr>
    <w:tr w:rsidR="00326258" w14:paraId="77D6C1D5" w14:textId="77777777" w:rsidTr="00DA430D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ABE376A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E60ACEE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714FB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F4CB807" w14:textId="77777777" w:rsidR="00326258" w:rsidRDefault="00326258" w:rsidP="00326258">
          <w:r>
            <w:rPr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3CAC06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  <w:r>
            <w:rPr>
              <w:color w:val="000000"/>
              <w:sz w:val="12"/>
            </w:rPr>
            <w:t>HANDLÄGGARE</w:t>
          </w:r>
        </w:p>
      </w:tc>
      <w:tc>
        <w:tcPr>
          <w:tcW w:w="372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7BA046F4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  <w:r w:rsidRPr="00400101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275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4ECF0A9B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</w:p>
      </w:tc>
    </w:tr>
    <w:tr w:rsidR="00326258" w14:paraId="31BEEB18" w14:textId="77777777" w:rsidTr="00DA430D">
      <w:trPr>
        <w:cantSplit/>
      </w:trPr>
      <w:tc>
        <w:tcPr>
          <w:tcW w:w="4593" w:type="dxa"/>
          <w:shd w:val="clear" w:color="auto" w:fill="auto"/>
          <w:vAlign w:val="center"/>
        </w:tcPr>
        <w:p w14:paraId="04D70D4E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noProof w:val="0"/>
              <w:color w:val="000000"/>
              <w:sz w:val="18"/>
            </w:rPr>
          </w:pPr>
          <w:r w:rsidRPr="00AE2301">
            <w:rPr>
              <w:rFonts w:ascii="Calibri" w:hAnsi="Calibri" w:cs="Calibri"/>
              <w:noProof w:val="0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92625CE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noProof w:val="0"/>
              <w:color w:val="000000"/>
              <w:sz w:val="18"/>
            </w:rPr>
          </w:pPr>
          <w:r w:rsidRPr="00AE2301">
            <w:rPr>
              <w:rFonts w:ascii="Calibri" w:hAnsi="Calibri" w:cs="Calibri"/>
              <w:noProof w:val="0"/>
              <w:color w:val="000000"/>
              <w:sz w:val="18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578519B7" w14:textId="77777777" w:rsidR="00326258" w:rsidRPr="00AE2301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noProof w:val="0"/>
              <w:color w:val="000000"/>
              <w:sz w:val="18"/>
            </w:rPr>
          </w:pPr>
          <w:r w:rsidRPr="00AE2301">
            <w:rPr>
              <w:rFonts w:ascii="Calibri" w:hAnsi="Calibri" w:cs="Calibri"/>
              <w:noProof w:val="0"/>
              <w:color w:val="000000"/>
              <w:sz w:val="18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28385F11" w14:textId="45620CCE" w:rsidR="00326258" w:rsidRDefault="00160E85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15A3E3FF" w14:textId="77777777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b/>
              <w:sz w:val="26"/>
              <w:lang w:val="de-DE"/>
            </w:rPr>
          </w:pPr>
          <w:r>
            <w:rPr>
              <w:b/>
              <w:sz w:val="26"/>
              <w:lang w:val="de-DE"/>
            </w:rPr>
            <w:t>RS</w:t>
          </w:r>
        </w:p>
      </w:tc>
      <w:tc>
        <w:tcPr>
          <w:tcW w:w="372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B6E78CA" w14:textId="74CF8B8F" w:rsidR="00326258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</w:pPr>
          <w:r>
            <w:rPr>
              <w:rStyle w:val="PageNumber"/>
              <w:rFonts w:ascii="Calibri" w:hAnsi="Calibri" w:cs="Calibri"/>
              <w:b/>
              <w:noProof w:val="0"/>
              <w:sz w:val="26"/>
            </w:rPr>
            <w:t>0123</w: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noProof w:val="0"/>
              <w:sz w:val="26"/>
            </w:rPr>
            <w:t>PG11</w:t>
          </w:r>
        </w:p>
      </w:tc>
      <w:tc>
        <w:tcPr>
          <w:tcW w:w="127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681CBE57" w14:textId="77777777" w:rsidR="00326258" w:rsidRPr="00D16B6A" w:rsidRDefault="00326258" w:rsidP="0032625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cs="Arial"/>
              <w:b/>
              <w:szCs w:val="24"/>
            </w:rPr>
          </w:pP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begin"/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instrText xml:space="preserve"> PAGE </w:instrTex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 w:val="26"/>
            </w:rPr>
            <w:t>2</w: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end"/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t>(</w: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begin"/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instrText xml:space="preserve"> NUMPAGES </w:instrTex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 w:val="26"/>
            </w:rPr>
            <w:t>4</w:t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fldChar w:fldCharType="end"/>
          </w:r>
          <w:r w:rsidRPr="00AE2301">
            <w:rPr>
              <w:rStyle w:val="PageNumber"/>
              <w:rFonts w:ascii="Calibri" w:hAnsi="Calibri" w:cs="Calibri"/>
              <w:b/>
              <w:noProof w:val="0"/>
              <w:sz w:val="26"/>
            </w:rPr>
            <w:t>)</w:t>
          </w:r>
        </w:p>
      </w:tc>
    </w:tr>
  </w:tbl>
  <w:p w14:paraId="523F73B1" w14:textId="77777777" w:rsidR="00326258" w:rsidRDefault="003262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E4F7" w14:textId="77777777" w:rsidR="00160E85" w:rsidRDefault="00160E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869B4" w14:textId="77777777" w:rsidR="00EE36D5" w:rsidRDefault="00EE36D5">
      <w:r>
        <w:separator/>
      </w:r>
    </w:p>
  </w:footnote>
  <w:footnote w:type="continuationSeparator" w:id="0">
    <w:p w14:paraId="3F56EA7D" w14:textId="77777777" w:rsidR="00EE36D5" w:rsidRDefault="00EE3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3398E" w14:textId="77777777" w:rsidR="00160E85" w:rsidRDefault="00160E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67DC" w14:textId="77777777" w:rsidR="00160E85" w:rsidRDefault="00160E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A49C8" w14:textId="77777777" w:rsidR="00160E85" w:rsidRDefault="00160E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6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748765901">
    <w:abstractNumId w:val="4"/>
  </w:num>
  <w:num w:numId="2" w16cid:durableId="305398775">
    <w:abstractNumId w:val="0"/>
  </w:num>
  <w:num w:numId="3" w16cid:durableId="1243368520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019086752">
    <w:abstractNumId w:val="3"/>
  </w:num>
  <w:num w:numId="5" w16cid:durableId="193424559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912108971">
    <w:abstractNumId w:val="5"/>
  </w:num>
  <w:num w:numId="7" w16cid:durableId="1231693556">
    <w:abstractNumId w:val="6"/>
  </w:num>
  <w:num w:numId="8" w16cid:durableId="1501893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1F5"/>
    <w:rsid w:val="00012C21"/>
    <w:rsid w:val="000150A9"/>
    <w:rsid w:val="00022458"/>
    <w:rsid w:val="00022EB4"/>
    <w:rsid w:val="00024DBE"/>
    <w:rsid w:val="0002735E"/>
    <w:rsid w:val="00031C9B"/>
    <w:rsid w:val="00031FF0"/>
    <w:rsid w:val="00032DE1"/>
    <w:rsid w:val="000377F5"/>
    <w:rsid w:val="0004038A"/>
    <w:rsid w:val="000441E9"/>
    <w:rsid w:val="00045344"/>
    <w:rsid w:val="00045ABE"/>
    <w:rsid w:val="00045B54"/>
    <w:rsid w:val="000473D0"/>
    <w:rsid w:val="000511AB"/>
    <w:rsid w:val="00065562"/>
    <w:rsid w:val="00066D59"/>
    <w:rsid w:val="0006783D"/>
    <w:rsid w:val="00070BC9"/>
    <w:rsid w:val="00071973"/>
    <w:rsid w:val="00073BF8"/>
    <w:rsid w:val="00080AD9"/>
    <w:rsid w:val="00082EED"/>
    <w:rsid w:val="0008534B"/>
    <w:rsid w:val="00090AF4"/>
    <w:rsid w:val="000918EA"/>
    <w:rsid w:val="00092C08"/>
    <w:rsid w:val="00094769"/>
    <w:rsid w:val="00094F6B"/>
    <w:rsid w:val="00096D55"/>
    <w:rsid w:val="00096D8C"/>
    <w:rsid w:val="00096F83"/>
    <w:rsid w:val="00097B47"/>
    <w:rsid w:val="000A0302"/>
    <w:rsid w:val="000A0A7E"/>
    <w:rsid w:val="000A2DA8"/>
    <w:rsid w:val="000A2EE9"/>
    <w:rsid w:val="000A455A"/>
    <w:rsid w:val="000A557D"/>
    <w:rsid w:val="000B0F8C"/>
    <w:rsid w:val="000B223B"/>
    <w:rsid w:val="000B2816"/>
    <w:rsid w:val="000B2DD0"/>
    <w:rsid w:val="000B2EAC"/>
    <w:rsid w:val="000C055C"/>
    <w:rsid w:val="000C25B3"/>
    <w:rsid w:val="000C31B2"/>
    <w:rsid w:val="000C33CE"/>
    <w:rsid w:val="000C63FD"/>
    <w:rsid w:val="000D06A4"/>
    <w:rsid w:val="000D3352"/>
    <w:rsid w:val="000D3B00"/>
    <w:rsid w:val="000D3E3A"/>
    <w:rsid w:val="000D4CA2"/>
    <w:rsid w:val="000D5984"/>
    <w:rsid w:val="000D5DEC"/>
    <w:rsid w:val="000E173D"/>
    <w:rsid w:val="000E3FDA"/>
    <w:rsid w:val="000E4CAF"/>
    <w:rsid w:val="000E4D1F"/>
    <w:rsid w:val="000E61D9"/>
    <w:rsid w:val="000F3021"/>
    <w:rsid w:val="000F3AD3"/>
    <w:rsid w:val="000F564C"/>
    <w:rsid w:val="000F659D"/>
    <w:rsid w:val="000F6F85"/>
    <w:rsid w:val="00101277"/>
    <w:rsid w:val="00102CB0"/>
    <w:rsid w:val="00103DF7"/>
    <w:rsid w:val="001045A4"/>
    <w:rsid w:val="00106330"/>
    <w:rsid w:val="00107E2B"/>
    <w:rsid w:val="00113231"/>
    <w:rsid w:val="00113F7B"/>
    <w:rsid w:val="00115529"/>
    <w:rsid w:val="00116BC4"/>
    <w:rsid w:val="00117C6E"/>
    <w:rsid w:val="00120A7D"/>
    <w:rsid w:val="00121CBA"/>
    <w:rsid w:val="00122635"/>
    <w:rsid w:val="0012270E"/>
    <w:rsid w:val="00124255"/>
    <w:rsid w:val="00124D3E"/>
    <w:rsid w:val="0012650A"/>
    <w:rsid w:val="001266D3"/>
    <w:rsid w:val="00130A3D"/>
    <w:rsid w:val="00133061"/>
    <w:rsid w:val="00134C21"/>
    <w:rsid w:val="0014574F"/>
    <w:rsid w:val="00146D62"/>
    <w:rsid w:val="00150D33"/>
    <w:rsid w:val="0015130D"/>
    <w:rsid w:val="001514C5"/>
    <w:rsid w:val="001518BC"/>
    <w:rsid w:val="00151ECA"/>
    <w:rsid w:val="00154298"/>
    <w:rsid w:val="00160E85"/>
    <w:rsid w:val="001610C6"/>
    <w:rsid w:val="00165A08"/>
    <w:rsid w:val="001664CD"/>
    <w:rsid w:val="0017175D"/>
    <w:rsid w:val="001750BD"/>
    <w:rsid w:val="00177EF4"/>
    <w:rsid w:val="001806AF"/>
    <w:rsid w:val="001813DD"/>
    <w:rsid w:val="001823F3"/>
    <w:rsid w:val="00182E64"/>
    <w:rsid w:val="00183274"/>
    <w:rsid w:val="00190BF9"/>
    <w:rsid w:val="001931D5"/>
    <w:rsid w:val="001935E3"/>
    <w:rsid w:val="001953AF"/>
    <w:rsid w:val="00196A6B"/>
    <w:rsid w:val="00196F07"/>
    <w:rsid w:val="001A2742"/>
    <w:rsid w:val="001A3601"/>
    <w:rsid w:val="001A4BA6"/>
    <w:rsid w:val="001A553E"/>
    <w:rsid w:val="001A6756"/>
    <w:rsid w:val="001A6ED3"/>
    <w:rsid w:val="001A713E"/>
    <w:rsid w:val="001A7EEC"/>
    <w:rsid w:val="001B1B75"/>
    <w:rsid w:val="001B21EC"/>
    <w:rsid w:val="001B3BA3"/>
    <w:rsid w:val="001B3CCD"/>
    <w:rsid w:val="001B3DA4"/>
    <w:rsid w:val="001B41E4"/>
    <w:rsid w:val="001B4D76"/>
    <w:rsid w:val="001B5977"/>
    <w:rsid w:val="001B74BF"/>
    <w:rsid w:val="001B75DB"/>
    <w:rsid w:val="001C00A5"/>
    <w:rsid w:val="001C1E09"/>
    <w:rsid w:val="001C2AC0"/>
    <w:rsid w:val="001C5894"/>
    <w:rsid w:val="001C6159"/>
    <w:rsid w:val="001C7A65"/>
    <w:rsid w:val="001D459E"/>
    <w:rsid w:val="001D472C"/>
    <w:rsid w:val="001E2334"/>
    <w:rsid w:val="001E461D"/>
    <w:rsid w:val="001F1F08"/>
    <w:rsid w:val="001F24DA"/>
    <w:rsid w:val="001F4C1F"/>
    <w:rsid w:val="001F5171"/>
    <w:rsid w:val="001F598A"/>
    <w:rsid w:val="002000CF"/>
    <w:rsid w:val="002000F2"/>
    <w:rsid w:val="00202985"/>
    <w:rsid w:val="00206E06"/>
    <w:rsid w:val="00210A30"/>
    <w:rsid w:val="00211627"/>
    <w:rsid w:val="00212856"/>
    <w:rsid w:val="00213E4E"/>
    <w:rsid w:val="00214190"/>
    <w:rsid w:val="002143F3"/>
    <w:rsid w:val="00214CCB"/>
    <w:rsid w:val="0021589D"/>
    <w:rsid w:val="002206C8"/>
    <w:rsid w:val="002209A8"/>
    <w:rsid w:val="00220EF7"/>
    <w:rsid w:val="002220FA"/>
    <w:rsid w:val="002247F8"/>
    <w:rsid w:val="00230399"/>
    <w:rsid w:val="0023189A"/>
    <w:rsid w:val="00234474"/>
    <w:rsid w:val="00234E95"/>
    <w:rsid w:val="00236304"/>
    <w:rsid w:val="00245107"/>
    <w:rsid w:val="002475B7"/>
    <w:rsid w:val="00250729"/>
    <w:rsid w:val="0025075E"/>
    <w:rsid w:val="00252604"/>
    <w:rsid w:val="00252711"/>
    <w:rsid w:val="00252E97"/>
    <w:rsid w:val="00253623"/>
    <w:rsid w:val="00253E4F"/>
    <w:rsid w:val="00253E87"/>
    <w:rsid w:val="00255F7B"/>
    <w:rsid w:val="00256367"/>
    <w:rsid w:val="00260CB2"/>
    <w:rsid w:val="0026107D"/>
    <w:rsid w:val="00261CF6"/>
    <w:rsid w:val="00262AF6"/>
    <w:rsid w:val="00264876"/>
    <w:rsid w:val="00265D57"/>
    <w:rsid w:val="0026639B"/>
    <w:rsid w:val="00266947"/>
    <w:rsid w:val="00270A3F"/>
    <w:rsid w:val="0027284D"/>
    <w:rsid w:val="00273F6D"/>
    <w:rsid w:val="002772E7"/>
    <w:rsid w:val="00277EE2"/>
    <w:rsid w:val="0028176A"/>
    <w:rsid w:val="002820C5"/>
    <w:rsid w:val="00283A46"/>
    <w:rsid w:val="002853A0"/>
    <w:rsid w:val="002859A9"/>
    <w:rsid w:val="00286A4F"/>
    <w:rsid w:val="0028792F"/>
    <w:rsid w:val="00291FAC"/>
    <w:rsid w:val="00295CD9"/>
    <w:rsid w:val="00296E64"/>
    <w:rsid w:val="002A1B9D"/>
    <w:rsid w:val="002A4A50"/>
    <w:rsid w:val="002A5027"/>
    <w:rsid w:val="002A64AB"/>
    <w:rsid w:val="002A64CD"/>
    <w:rsid w:val="002A7BD6"/>
    <w:rsid w:val="002A7E4C"/>
    <w:rsid w:val="002B0FEF"/>
    <w:rsid w:val="002B1BF5"/>
    <w:rsid w:val="002B1C47"/>
    <w:rsid w:val="002B254B"/>
    <w:rsid w:val="002B4E6B"/>
    <w:rsid w:val="002C0EF1"/>
    <w:rsid w:val="002C269D"/>
    <w:rsid w:val="002C296C"/>
    <w:rsid w:val="002C34B1"/>
    <w:rsid w:val="002D0738"/>
    <w:rsid w:val="002D1674"/>
    <w:rsid w:val="002D2D5C"/>
    <w:rsid w:val="002D4828"/>
    <w:rsid w:val="002D66D6"/>
    <w:rsid w:val="002E1546"/>
    <w:rsid w:val="002E33A8"/>
    <w:rsid w:val="002E4A8F"/>
    <w:rsid w:val="002E5CE6"/>
    <w:rsid w:val="002E7557"/>
    <w:rsid w:val="002F099C"/>
    <w:rsid w:val="002F09F3"/>
    <w:rsid w:val="002F0A02"/>
    <w:rsid w:val="002F0F45"/>
    <w:rsid w:val="002F236B"/>
    <w:rsid w:val="002F32F9"/>
    <w:rsid w:val="002F3709"/>
    <w:rsid w:val="002F4C6E"/>
    <w:rsid w:val="002F5AD2"/>
    <w:rsid w:val="002F63ED"/>
    <w:rsid w:val="00302F83"/>
    <w:rsid w:val="0030677D"/>
    <w:rsid w:val="00311681"/>
    <w:rsid w:val="00312F90"/>
    <w:rsid w:val="00313731"/>
    <w:rsid w:val="00313D1F"/>
    <w:rsid w:val="003203EC"/>
    <w:rsid w:val="003227F2"/>
    <w:rsid w:val="00326258"/>
    <w:rsid w:val="00334790"/>
    <w:rsid w:val="00336B54"/>
    <w:rsid w:val="00337785"/>
    <w:rsid w:val="00341800"/>
    <w:rsid w:val="00342BDB"/>
    <w:rsid w:val="00342FEE"/>
    <w:rsid w:val="003435E0"/>
    <w:rsid w:val="003442EA"/>
    <w:rsid w:val="003449D7"/>
    <w:rsid w:val="00350F66"/>
    <w:rsid w:val="00351111"/>
    <w:rsid w:val="00353F17"/>
    <w:rsid w:val="00355146"/>
    <w:rsid w:val="0035614C"/>
    <w:rsid w:val="003577BC"/>
    <w:rsid w:val="0036098D"/>
    <w:rsid w:val="00361299"/>
    <w:rsid w:val="003653CF"/>
    <w:rsid w:val="00365EB5"/>
    <w:rsid w:val="00371FA6"/>
    <w:rsid w:val="00372E96"/>
    <w:rsid w:val="00381A74"/>
    <w:rsid w:val="00386EC6"/>
    <w:rsid w:val="00390F56"/>
    <w:rsid w:val="0039201F"/>
    <w:rsid w:val="00395201"/>
    <w:rsid w:val="00395F79"/>
    <w:rsid w:val="003A1BCB"/>
    <w:rsid w:val="003A3978"/>
    <w:rsid w:val="003A3B05"/>
    <w:rsid w:val="003A4396"/>
    <w:rsid w:val="003A44BD"/>
    <w:rsid w:val="003A49FD"/>
    <w:rsid w:val="003A5C0C"/>
    <w:rsid w:val="003B022F"/>
    <w:rsid w:val="003B0353"/>
    <w:rsid w:val="003B36B0"/>
    <w:rsid w:val="003B3C38"/>
    <w:rsid w:val="003B4272"/>
    <w:rsid w:val="003B705E"/>
    <w:rsid w:val="003C0FD5"/>
    <w:rsid w:val="003C69EB"/>
    <w:rsid w:val="003C75E8"/>
    <w:rsid w:val="003D203C"/>
    <w:rsid w:val="003D57F7"/>
    <w:rsid w:val="003D799A"/>
    <w:rsid w:val="003E3611"/>
    <w:rsid w:val="003E4084"/>
    <w:rsid w:val="003E4168"/>
    <w:rsid w:val="003E4D5F"/>
    <w:rsid w:val="003E5C1A"/>
    <w:rsid w:val="003E61E1"/>
    <w:rsid w:val="003E7EAB"/>
    <w:rsid w:val="003F1203"/>
    <w:rsid w:val="003F314D"/>
    <w:rsid w:val="003F43E0"/>
    <w:rsid w:val="003F4ECC"/>
    <w:rsid w:val="003F641A"/>
    <w:rsid w:val="003F73A1"/>
    <w:rsid w:val="003F7696"/>
    <w:rsid w:val="004024B3"/>
    <w:rsid w:val="00402812"/>
    <w:rsid w:val="0040284E"/>
    <w:rsid w:val="004032FB"/>
    <w:rsid w:val="00404D19"/>
    <w:rsid w:val="00404E4A"/>
    <w:rsid w:val="00405370"/>
    <w:rsid w:val="004073FD"/>
    <w:rsid w:val="0040795F"/>
    <w:rsid w:val="00407BDC"/>
    <w:rsid w:val="004112B2"/>
    <w:rsid w:val="004114CB"/>
    <w:rsid w:val="004120A5"/>
    <w:rsid w:val="00412114"/>
    <w:rsid w:val="0041389A"/>
    <w:rsid w:val="00413BFE"/>
    <w:rsid w:val="00414225"/>
    <w:rsid w:val="0041564A"/>
    <w:rsid w:val="004164EB"/>
    <w:rsid w:val="004176A5"/>
    <w:rsid w:val="00421F5D"/>
    <w:rsid w:val="00422AF5"/>
    <w:rsid w:val="004231BC"/>
    <w:rsid w:val="00423D83"/>
    <w:rsid w:val="00424F5B"/>
    <w:rsid w:val="00425750"/>
    <w:rsid w:val="0042609F"/>
    <w:rsid w:val="00427190"/>
    <w:rsid w:val="00430B97"/>
    <w:rsid w:val="00431355"/>
    <w:rsid w:val="00432CD2"/>
    <w:rsid w:val="004335C5"/>
    <w:rsid w:val="004336E2"/>
    <w:rsid w:val="00437238"/>
    <w:rsid w:val="00440AF8"/>
    <w:rsid w:val="004428FC"/>
    <w:rsid w:val="00445D08"/>
    <w:rsid w:val="004477D9"/>
    <w:rsid w:val="0045045B"/>
    <w:rsid w:val="00450EDE"/>
    <w:rsid w:val="00452027"/>
    <w:rsid w:val="00456C17"/>
    <w:rsid w:val="0046167B"/>
    <w:rsid w:val="00462F68"/>
    <w:rsid w:val="00463937"/>
    <w:rsid w:val="0046569E"/>
    <w:rsid w:val="0046654F"/>
    <w:rsid w:val="00467672"/>
    <w:rsid w:val="00467A53"/>
    <w:rsid w:val="004708FC"/>
    <w:rsid w:val="00471DDE"/>
    <w:rsid w:val="0047230E"/>
    <w:rsid w:val="0047330B"/>
    <w:rsid w:val="00474058"/>
    <w:rsid w:val="004771ED"/>
    <w:rsid w:val="00477725"/>
    <w:rsid w:val="00477DAB"/>
    <w:rsid w:val="0048158E"/>
    <w:rsid w:val="004867BA"/>
    <w:rsid w:val="004874DA"/>
    <w:rsid w:val="004878CC"/>
    <w:rsid w:val="00487C48"/>
    <w:rsid w:val="00490983"/>
    <w:rsid w:val="00491835"/>
    <w:rsid w:val="00491EB8"/>
    <w:rsid w:val="004926F5"/>
    <w:rsid w:val="004930E1"/>
    <w:rsid w:val="00494B16"/>
    <w:rsid w:val="0049533D"/>
    <w:rsid w:val="004A1013"/>
    <w:rsid w:val="004A1985"/>
    <w:rsid w:val="004A1EA0"/>
    <w:rsid w:val="004A2A14"/>
    <w:rsid w:val="004A2A91"/>
    <w:rsid w:val="004A3076"/>
    <w:rsid w:val="004A3491"/>
    <w:rsid w:val="004A4911"/>
    <w:rsid w:val="004A6135"/>
    <w:rsid w:val="004A7F58"/>
    <w:rsid w:val="004B7087"/>
    <w:rsid w:val="004B7CAB"/>
    <w:rsid w:val="004C1668"/>
    <w:rsid w:val="004C208B"/>
    <w:rsid w:val="004C22CA"/>
    <w:rsid w:val="004C22F5"/>
    <w:rsid w:val="004C27F2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064"/>
    <w:rsid w:val="004E385D"/>
    <w:rsid w:val="004E3A49"/>
    <w:rsid w:val="004E3B56"/>
    <w:rsid w:val="004E43D4"/>
    <w:rsid w:val="004E58EF"/>
    <w:rsid w:val="004E6B5C"/>
    <w:rsid w:val="004E6E2F"/>
    <w:rsid w:val="004E7098"/>
    <w:rsid w:val="004E7905"/>
    <w:rsid w:val="004F1250"/>
    <w:rsid w:val="004F2099"/>
    <w:rsid w:val="004F3559"/>
    <w:rsid w:val="004F4714"/>
    <w:rsid w:val="004F4C04"/>
    <w:rsid w:val="004F6689"/>
    <w:rsid w:val="004F70BA"/>
    <w:rsid w:val="005011E5"/>
    <w:rsid w:val="00501D17"/>
    <w:rsid w:val="00504AC5"/>
    <w:rsid w:val="005073BB"/>
    <w:rsid w:val="005074BC"/>
    <w:rsid w:val="0051070B"/>
    <w:rsid w:val="00512A75"/>
    <w:rsid w:val="00513BE0"/>
    <w:rsid w:val="00523E3C"/>
    <w:rsid w:val="0052580B"/>
    <w:rsid w:val="005268F5"/>
    <w:rsid w:val="00527E38"/>
    <w:rsid w:val="0054078A"/>
    <w:rsid w:val="005418C7"/>
    <w:rsid w:val="00541D5C"/>
    <w:rsid w:val="005429E5"/>
    <w:rsid w:val="005474DE"/>
    <w:rsid w:val="00550331"/>
    <w:rsid w:val="0055050C"/>
    <w:rsid w:val="005509D5"/>
    <w:rsid w:val="0055131C"/>
    <w:rsid w:val="00551A01"/>
    <w:rsid w:val="00552431"/>
    <w:rsid w:val="005524BD"/>
    <w:rsid w:val="0055304C"/>
    <w:rsid w:val="0055393C"/>
    <w:rsid w:val="00554761"/>
    <w:rsid w:val="00554776"/>
    <w:rsid w:val="00560602"/>
    <w:rsid w:val="00562A45"/>
    <w:rsid w:val="0056335E"/>
    <w:rsid w:val="00565C6E"/>
    <w:rsid w:val="00565FE9"/>
    <w:rsid w:val="0057249F"/>
    <w:rsid w:val="0057439B"/>
    <w:rsid w:val="00574E18"/>
    <w:rsid w:val="0057782D"/>
    <w:rsid w:val="005835E1"/>
    <w:rsid w:val="00592E05"/>
    <w:rsid w:val="00593348"/>
    <w:rsid w:val="0059393C"/>
    <w:rsid w:val="00595853"/>
    <w:rsid w:val="005960C9"/>
    <w:rsid w:val="005969B0"/>
    <w:rsid w:val="005A1AAE"/>
    <w:rsid w:val="005A237C"/>
    <w:rsid w:val="005A4769"/>
    <w:rsid w:val="005A5F02"/>
    <w:rsid w:val="005A74E3"/>
    <w:rsid w:val="005B113B"/>
    <w:rsid w:val="005B1300"/>
    <w:rsid w:val="005B19CC"/>
    <w:rsid w:val="005B2F6A"/>
    <w:rsid w:val="005B36FF"/>
    <w:rsid w:val="005B3A4D"/>
    <w:rsid w:val="005B3EE4"/>
    <w:rsid w:val="005B499F"/>
    <w:rsid w:val="005B4E19"/>
    <w:rsid w:val="005B72DD"/>
    <w:rsid w:val="005C0A6B"/>
    <w:rsid w:val="005C6704"/>
    <w:rsid w:val="005C7FDF"/>
    <w:rsid w:val="005D0EE2"/>
    <w:rsid w:val="005D1B0F"/>
    <w:rsid w:val="005D284E"/>
    <w:rsid w:val="005D34A4"/>
    <w:rsid w:val="005D5F48"/>
    <w:rsid w:val="005D7073"/>
    <w:rsid w:val="005D7DFE"/>
    <w:rsid w:val="005D7F6F"/>
    <w:rsid w:val="005E00A3"/>
    <w:rsid w:val="005E28D5"/>
    <w:rsid w:val="005E3302"/>
    <w:rsid w:val="005E5F39"/>
    <w:rsid w:val="005E7106"/>
    <w:rsid w:val="005F1920"/>
    <w:rsid w:val="005F1CA0"/>
    <w:rsid w:val="005F35C9"/>
    <w:rsid w:val="005F3F69"/>
    <w:rsid w:val="005F5EC4"/>
    <w:rsid w:val="00600000"/>
    <w:rsid w:val="00601AF9"/>
    <w:rsid w:val="00603139"/>
    <w:rsid w:val="0060626C"/>
    <w:rsid w:val="00607DF5"/>
    <w:rsid w:val="00611747"/>
    <w:rsid w:val="00612AA2"/>
    <w:rsid w:val="00615D67"/>
    <w:rsid w:val="00620170"/>
    <w:rsid w:val="006201FF"/>
    <w:rsid w:val="006205D7"/>
    <w:rsid w:val="00622D1A"/>
    <w:rsid w:val="00622D54"/>
    <w:rsid w:val="00623D17"/>
    <w:rsid w:val="00625FBC"/>
    <w:rsid w:val="00627BD8"/>
    <w:rsid w:val="00630842"/>
    <w:rsid w:val="006334A5"/>
    <w:rsid w:val="00633708"/>
    <w:rsid w:val="0063497D"/>
    <w:rsid w:val="00636585"/>
    <w:rsid w:val="00641A3F"/>
    <w:rsid w:val="006428E1"/>
    <w:rsid w:val="00642E6D"/>
    <w:rsid w:val="00643910"/>
    <w:rsid w:val="00644EB9"/>
    <w:rsid w:val="006463CE"/>
    <w:rsid w:val="00647391"/>
    <w:rsid w:val="00647872"/>
    <w:rsid w:val="00650329"/>
    <w:rsid w:val="0065234D"/>
    <w:rsid w:val="00652E27"/>
    <w:rsid w:val="00653D2A"/>
    <w:rsid w:val="0065438C"/>
    <w:rsid w:val="00654C46"/>
    <w:rsid w:val="00656A6F"/>
    <w:rsid w:val="0066237F"/>
    <w:rsid w:val="00665914"/>
    <w:rsid w:val="006709AF"/>
    <w:rsid w:val="00671CA6"/>
    <w:rsid w:val="00672C8A"/>
    <w:rsid w:val="00675231"/>
    <w:rsid w:val="00676984"/>
    <w:rsid w:val="006771C5"/>
    <w:rsid w:val="00677AA2"/>
    <w:rsid w:val="00681A55"/>
    <w:rsid w:val="00682946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399A"/>
    <w:rsid w:val="006B43C2"/>
    <w:rsid w:val="006C1E7A"/>
    <w:rsid w:val="006C3D7E"/>
    <w:rsid w:val="006C66FE"/>
    <w:rsid w:val="006D47EE"/>
    <w:rsid w:val="006D578E"/>
    <w:rsid w:val="006D57D1"/>
    <w:rsid w:val="006D6EE0"/>
    <w:rsid w:val="006D7BE7"/>
    <w:rsid w:val="006E143E"/>
    <w:rsid w:val="006E1686"/>
    <w:rsid w:val="006E170A"/>
    <w:rsid w:val="006E1D31"/>
    <w:rsid w:val="006E31DE"/>
    <w:rsid w:val="006E3348"/>
    <w:rsid w:val="006E3DDE"/>
    <w:rsid w:val="006E549D"/>
    <w:rsid w:val="006E5B5A"/>
    <w:rsid w:val="006E6A46"/>
    <w:rsid w:val="006E6AE0"/>
    <w:rsid w:val="006E76D9"/>
    <w:rsid w:val="006F2828"/>
    <w:rsid w:val="006F3099"/>
    <w:rsid w:val="006F5205"/>
    <w:rsid w:val="006F63E6"/>
    <w:rsid w:val="00701ACB"/>
    <w:rsid w:val="00702799"/>
    <w:rsid w:val="00704407"/>
    <w:rsid w:val="00705CA2"/>
    <w:rsid w:val="00706DF9"/>
    <w:rsid w:val="00707128"/>
    <w:rsid w:val="0071199C"/>
    <w:rsid w:val="00712634"/>
    <w:rsid w:val="007149A7"/>
    <w:rsid w:val="007229CE"/>
    <w:rsid w:val="00723254"/>
    <w:rsid w:val="0072533C"/>
    <w:rsid w:val="00730D47"/>
    <w:rsid w:val="0073139A"/>
    <w:rsid w:val="007348B8"/>
    <w:rsid w:val="00735CF2"/>
    <w:rsid w:val="00737AB0"/>
    <w:rsid w:val="0074135D"/>
    <w:rsid w:val="00743291"/>
    <w:rsid w:val="00743785"/>
    <w:rsid w:val="0074440D"/>
    <w:rsid w:val="007449E6"/>
    <w:rsid w:val="00744D3B"/>
    <w:rsid w:val="0074788D"/>
    <w:rsid w:val="00747AF0"/>
    <w:rsid w:val="007500B4"/>
    <w:rsid w:val="007523B2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55B2"/>
    <w:rsid w:val="0077713D"/>
    <w:rsid w:val="007800AF"/>
    <w:rsid w:val="00781D72"/>
    <w:rsid w:val="00782013"/>
    <w:rsid w:val="00782C57"/>
    <w:rsid w:val="00782C9B"/>
    <w:rsid w:val="00786CDB"/>
    <w:rsid w:val="0078780A"/>
    <w:rsid w:val="00790546"/>
    <w:rsid w:val="00791365"/>
    <w:rsid w:val="007913B5"/>
    <w:rsid w:val="00792876"/>
    <w:rsid w:val="00795417"/>
    <w:rsid w:val="00795E75"/>
    <w:rsid w:val="00797906"/>
    <w:rsid w:val="00797E6B"/>
    <w:rsid w:val="007A055B"/>
    <w:rsid w:val="007A0B1E"/>
    <w:rsid w:val="007A1958"/>
    <w:rsid w:val="007A2104"/>
    <w:rsid w:val="007A2691"/>
    <w:rsid w:val="007A2C0B"/>
    <w:rsid w:val="007A6ACE"/>
    <w:rsid w:val="007B0A77"/>
    <w:rsid w:val="007B20FF"/>
    <w:rsid w:val="007B3BA1"/>
    <w:rsid w:val="007B401A"/>
    <w:rsid w:val="007B6859"/>
    <w:rsid w:val="007C0DD1"/>
    <w:rsid w:val="007C16D2"/>
    <w:rsid w:val="007C1DAC"/>
    <w:rsid w:val="007C1F20"/>
    <w:rsid w:val="007C3EFE"/>
    <w:rsid w:val="007C4177"/>
    <w:rsid w:val="007C4AAD"/>
    <w:rsid w:val="007C6F04"/>
    <w:rsid w:val="007C799E"/>
    <w:rsid w:val="007D0E21"/>
    <w:rsid w:val="007D36C0"/>
    <w:rsid w:val="007D4AD9"/>
    <w:rsid w:val="007D54D6"/>
    <w:rsid w:val="007D637A"/>
    <w:rsid w:val="007D778C"/>
    <w:rsid w:val="007D7B2B"/>
    <w:rsid w:val="007E14E5"/>
    <w:rsid w:val="007E47E4"/>
    <w:rsid w:val="007F471E"/>
    <w:rsid w:val="007F518D"/>
    <w:rsid w:val="007F60E7"/>
    <w:rsid w:val="007F6D49"/>
    <w:rsid w:val="00801A80"/>
    <w:rsid w:val="008025E1"/>
    <w:rsid w:val="00802E52"/>
    <w:rsid w:val="008042A1"/>
    <w:rsid w:val="00805F26"/>
    <w:rsid w:val="00815027"/>
    <w:rsid w:val="00817E06"/>
    <w:rsid w:val="00820153"/>
    <w:rsid w:val="0082164C"/>
    <w:rsid w:val="00821BC9"/>
    <w:rsid w:val="00825A2B"/>
    <w:rsid w:val="0082605C"/>
    <w:rsid w:val="0082736A"/>
    <w:rsid w:val="008300CD"/>
    <w:rsid w:val="0083659E"/>
    <w:rsid w:val="00836982"/>
    <w:rsid w:val="00841905"/>
    <w:rsid w:val="008422D9"/>
    <w:rsid w:val="00844632"/>
    <w:rsid w:val="008451E7"/>
    <w:rsid w:val="00845FBF"/>
    <w:rsid w:val="00851FE7"/>
    <w:rsid w:val="008542B0"/>
    <w:rsid w:val="00854FAD"/>
    <w:rsid w:val="0085599B"/>
    <w:rsid w:val="00855A4D"/>
    <w:rsid w:val="0085673D"/>
    <w:rsid w:val="00857B17"/>
    <w:rsid w:val="008614C7"/>
    <w:rsid w:val="00862574"/>
    <w:rsid w:val="00863542"/>
    <w:rsid w:val="00864C27"/>
    <w:rsid w:val="0086739E"/>
    <w:rsid w:val="00870FD6"/>
    <w:rsid w:val="0087392F"/>
    <w:rsid w:val="00875E03"/>
    <w:rsid w:val="00876CC1"/>
    <w:rsid w:val="00877BE5"/>
    <w:rsid w:val="00880F3A"/>
    <w:rsid w:val="0088168E"/>
    <w:rsid w:val="00881B52"/>
    <w:rsid w:val="00882259"/>
    <w:rsid w:val="00886B56"/>
    <w:rsid w:val="00892D40"/>
    <w:rsid w:val="00893658"/>
    <w:rsid w:val="00893A97"/>
    <w:rsid w:val="00893E11"/>
    <w:rsid w:val="00895429"/>
    <w:rsid w:val="00895A5C"/>
    <w:rsid w:val="008A202A"/>
    <w:rsid w:val="008A20EB"/>
    <w:rsid w:val="008A415E"/>
    <w:rsid w:val="008A4CD0"/>
    <w:rsid w:val="008A5453"/>
    <w:rsid w:val="008B1AB3"/>
    <w:rsid w:val="008B4B64"/>
    <w:rsid w:val="008B53FB"/>
    <w:rsid w:val="008B5545"/>
    <w:rsid w:val="008C14AF"/>
    <w:rsid w:val="008C1CD0"/>
    <w:rsid w:val="008C313E"/>
    <w:rsid w:val="008C3F7F"/>
    <w:rsid w:val="008C4633"/>
    <w:rsid w:val="008C5D95"/>
    <w:rsid w:val="008C63C2"/>
    <w:rsid w:val="008C68C3"/>
    <w:rsid w:val="008C7200"/>
    <w:rsid w:val="008D0558"/>
    <w:rsid w:val="008D074E"/>
    <w:rsid w:val="008D219B"/>
    <w:rsid w:val="008D2317"/>
    <w:rsid w:val="008D2660"/>
    <w:rsid w:val="008D370C"/>
    <w:rsid w:val="008D5670"/>
    <w:rsid w:val="008D5DB6"/>
    <w:rsid w:val="008D7718"/>
    <w:rsid w:val="008E0C51"/>
    <w:rsid w:val="008E2EA3"/>
    <w:rsid w:val="008E5FA3"/>
    <w:rsid w:val="008E65A2"/>
    <w:rsid w:val="008F0721"/>
    <w:rsid w:val="008F2E4A"/>
    <w:rsid w:val="008F3067"/>
    <w:rsid w:val="008F3266"/>
    <w:rsid w:val="008F368F"/>
    <w:rsid w:val="008F449E"/>
    <w:rsid w:val="008F7193"/>
    <w:rsid w:val="00900C60"/>
    <w:rsid w:val="00902FF4"/>
    <w:rsid w:val="00904B51"/>
    <w:rsid w:val="00906471"/>
    <w:rsid w:val="00907255"/>
    <w:rsid w:val="0091123F"/>
    <w:rsid w:val="00911770"/>
    <w:rsid w:val="00911E09"/>
    <w:rsid w:val="00913669"/>
    <w:rsid w:val="009141FE"/>
    <w:rsid w:val="00916C5A"/>
    <w:rsid w:val="0091763E"/>
    <w:rsid w:val="00917BC4"/>
    <w:rsid w:val="009211CC"/>
    <w:rsid w:val="00923B5B"/>
    <w:rsid w:val="00923BBD"/>
    <w:rsid w:val="00924424"/>
    <w:rsid w:val="00924D9F"/>
    <w:rsid w:val="00926251"/>
    <w:rsid w:val="009278F5"/>
    <w:rsid w:val="00931FEE"/>
    <w:rsid w:val="00932E75"/>
    <w:rsid w:val="00936309"/>
    <w:rsid w:val="00937950"/>
    <w:rsid w:val="0095130B"/>
    <w:rsid w:val="0095329D"/>
    <w:rsid w:val="00953F93"/>
    <w:rsid w:val="0095727F"/>
    <w:rsid w:val="0096005C"/>
    <w:rsid w:val="009635C8"/>
    <w:rsid w:val="009647FE"/>
    <w:rsid w:val="00964CF9"/>
    <w:rsid w:val="009658AB"/>
    <w:rsid w:val="00965B37"/>
    <w:rsid w:val="00966E4B"/>
    <w:rsid w:val="0097045E"/>
    <w:rsid w:val="0097079B"/>
    <w:rsid w:val="00970AE4"/>
    <w:rsid w:val="00971025"/>
    <w:rsid w:val="009744C9"/>
    <w:rsid w:val="00974EF0"/>
    <w:rsid w:val="00974F7F"/>
    <w:rsid w:val="0097631F"/>
    <w:rsid w:val="00983BA0"/>
    <w:rsid w:val="00986099"/>
    <w:rsid w:val="00986567"/>
    <w:rsid w:val="00987E80"/>
    <w:rsid w:val="00991164"/>
    <w:rsid w:val="009922FF"/>
    <w:rsid w:val="009923E1"/>
    <w:rsid w:val="00992D0F"/>
    <w:rsid w:val="009948BF"/>
    <w:rsid w:val="0099540F"/>
    <w:rsid w:val="0099669A"/>
    <w:rsid w:val="009A1A8B"/>
    <w:rsid w:val="009A4671"/>
    <w:rsid w:val="009A6D4E"/>
    <w:rsid w:val="009B1B47"/>
    <w:rsid w:val="009B4211"/>
    <w:rsid w:val="009B4A5D"/>
    <w:rsid w:val="009B4F5D"/>
    <w:rsid w:val="009C4A19"/>
    <w:rsid w:val="009C4C3D"/>
    <w:rsid w:val="009C75CD"/>
    <w:rsid w:val="009C7EDA"/>
    <w:rsid w:val="009D05CA"/>
    <w:rsid w:val="009D0F18"/>
    <w:rsid w:val="009D1774"/>
    <w:rsid w:val="009D68FF"/>
    <w:rsid w:val="009D7940"/>
    <w:rsid w:val="009D794E"/>
    <w:rsid w:val="009E03AC"/>
    <w:rsid w:val="009E0C16"/>
    <w:rsid w:val="009E1F4B"/>
    <w:rsid w:val="009E37AA"/>
    <w:rsid w:val="009E6553"/>
    <w:rsid w:val="009E79A3"/>
    <w:rsid w:val="009E7C37"/>
    <w:rsid w:val="009F0610"/>
    <w:rsid w:val="009F2E82"/>
    <w:rsid w:val="009F3459"/>
    <w:rsid w:val="009F4C49"/>
    <w:rsid w:val="00A00D51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45F9"/>
    <w:rsid w:val="00A27672"/>
    <w:rsid w:val="00A27A1B"/>
    <w:rsid w:val="00A3191B"/>
    <w:rsid w:val="00A32D90"/>
    <w:rsid w:val="00A34000"/>
    <w:rsid w:val="00A345A7"/>
    <w:rsid w:val="00A3463A"/>
    <w:rsid w:val="00A34B1F"/>
    <w:rsid w:val="00A373A6"/>
    <w:rsid w:val="00A400CD"/>
    <w:rsid w:val="00A409E9"/>
    <w:rsid w:val="00A41106"/>
    <w:rsid w:val="00A41A07"/>
    <w:rsid w:val="00A4429A"/>
    <w:rsid w:val="00A45A0F"/>
    <w:rsid w:val="00A47999"/>
    <w:rsid w:val="00A47A56"/>
    <w:rsid w:val="00A50C50"/>
    <w:rsid w:val="00A53A93"/>
    <w:rsid w:val="00A53C44"/>
    <w:rsid w:val="00A56AB4"/>
    <w:rsid w:val="00A56C72"/>
    <w:rsid w:val="00A61734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B67"/>
    <w:rsid w:val="00A74FC8"/>
    <w:rsid w:val="00A75F53"/>
    <w:rsid w:val="00A7673C"/>
    <w:rsid w:val="00A76799"/>
    <w:rsid w:val="00A806D1"/>
    <w:rsid w:val="00A82438"/>
    <w:rsid w:val="00A85797"/>
    <w:rsid w:val="00A93A6D"/>
    <w:rsid w:val="00A940A0"/>
    <w:rsid w:val="00A95747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C1D"/>
    <w:rsid w:val="00AB4AAD"/>
    <w:rsid w:val="00AB5870"/>
    <w:rsid w:val="00AB6848"/>
    <w:rsid w:val="00AB68F8"/>
    <w:rsid w:val="00AC1340"/>
    <w:rsid w:val="00AC1AFB"/>
    <w:rsid w:val="00AC3AC9"/>
    <w:rsid w:val="00AC53C8"/>
    <w:rsid w:val="00AC62B1"/>
    <w:rsid w:val="00AC6A32"/>
    <w:rsid w:val="00AD0A0F"/>
    <w:rsid w:val="00AD459F"/>
    <w:rsid w:val="00AD7FC7"/>
    <w:rsid w:val="00AE0698"/>
    <w:rsid w:val="00AE1418"/>
    <w:rsid w:val="00AE2301"/>
    <w:rsid w:val="00AE26DF"/>
    <w:rsid w:val="00AE40B7"/>
    <w:rsid w:val="00AE62CD"/>
    <w:rsid w:val="00AE6DBA"/>
    <w:rsid w:val="00AE7DB4"/>
    <w:rsid w:val="00AF03B8"/>
    <w:rsid w:val="00AF136E"/>
    <w:rsid w:val="00AF169B"/>
    <w:rsid w:val="00AF3338"/>
    <w:rsid w:val="00AF5715"/>
    <w:rsid w:val="00AF7963"/>
    <w:rsid w:val="00B01714"/>
    <w:rsid w:val="00B046EB"/>
    <w:rsid w:val="00B05D70"/>
    <w:rsid w:val="00B070D9"/>
    <w:rsid w:val="00B12979"/>
    <w:rsid w:val="00B13B9E"/>
    <w:rsid w:val="00B14023"/>
    <w:rsid w:val="00B1407D"/>
    <w:rsid w:val="00B15564"/>
    <w:rsid w:val="00B258D7"/>
    <w:rsid w:val="00B26987"/>
    <w:rsid w:val="00B273E3"/>
    <w:rsid w:val="00B27F40"/>
    <w:rsid w:val="00B30DED"/>
    <w:rsid w:val="00B33BA8"/>
    <w:rsid w:val="00B34047"/>
    <w:rsid w:val="00B40790"/>
    <w:rsid w:val="00B41657"/>
    <w:rsid w:val="00B43C78"/>
    <w:rsid w:val="00B44F6F"/>
    <w:rsid w:val="00B45D0F"/>
    <w:rsid w:val="00B4687F"/>
    <w:rsid w:val="00B46FB8"/>
    <w:rsid w:val="00B50D2B"/>
    <w:rsid w:val="00B60E68"/>
    <w:rsid w:val="00B6263D"/>
    <w:rsid w:val="00B671B6"/>
    <w:rsid w:val="00B70475"/>
    <w:rsid w:val="00B7067A"/>
    <w:rsid w:val="00B7170F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39C5"/>
    <w:rsid w:val="00B84432"/>
    <w:rsid w:val="00B91BA9"/>
    <w:rsid w:val="00B925CB"/>
    <w:rsid w:val="00B96F70"/>
    <w:rsid w:val="00BA14FD"/>
    <w:rsid w:val="00BA48F8"/>
    <w:rsid w:val="00BA4944"/>
    <w:rsid w:val="00BA654E"/>
    <w:rsid w:val="00BB5A81"/>
    <w:rsid w:val="00BB5D08"/>
    <w:rsid w:val="00BB74CF"/>
    <w:rsid w:val="00BC23E2"/>
    <w:rsid w:val="00BC38E9"/>
    <w:rsid w:val="00BC42E1"/>
    <w:rsid w:val="00BC5173"/>
    <w:rsid w:val="00BC523C"/>
    <w:rsid w:val="00BD0594"/>
    <w:rsid w:val="00BD1DDA"/>
    <w:rsid w:val="00BD2580"/>
    <w:rsid w:val="00BD2AD9"/>
    <w:rsid w:val="00BD4201"/>
    <w:rsid w:val="00BD447D"/>
    <w:rsid w:val="00BE061F"/>
    <w:rsid w:val="00BE0F82"/>
    <w:rsid w:val="00BE1B50"/>
    <w:rsid w:val="00BE20BD"/>
    <w:rsid w:val="00BE2F24"/>
    <w:rsid w:val="00BE3614"/>
    <w:rsid w:val="00BE468E"/>
    <w:rsid w:val="00BE68E6"/>
    <w:rsid w:val="00BE7EED"/>
    <w:rsid w:val="00BF2B0C"/>
    <w:rsid w:val="00BF5370"/>
    <w:rsid w:val="00BF7ADB"/>
    <w:rsid w:val="00C04977"/>
    <w:rsid w:val="00C05316"/>
    <w:rsid w:val="00C067AF"/>
    <w:rsid w:val="00C07B24"/>
    <w:rsid w:val="00C12469"/>
    <w:rsid w:val="00C124F4"/>
    <w:rsid w:val="00C126B7"/>
    <w:rsid w:val="00C16ED7"/>
    <w:rsid w:val="00C21345"/>
    <w:rsid w:val="00C21971"/>
    <w:rsid w:val="00C2203C"/>
    <w:rsid w:val="00C23845"/>
    <w:rsid w:val="00C24AD0"/>
    <w:rsid w:val="00C30122"/>
    <w:rsid w:val="00C30A48"/>
    <w:rsid w:val="00C30B44"/>
    <w:rsid w:val="00C3177D"/>
    <w:rsid w:val="00C32811"/>
    <w:rsid w:val="00C32A39"/>
    <w:rsid w:val="00C33617"/>
    <w:rsid w:val="00C33EA3"/>
    <w:rsid w:val="00C3494A"/>
    <w:rsid w:val="00C34950"/>
    <w:rsid w:val="00C3784E"/>
    <w:rsid w:val="00C40C49"/>
    <w:rsid w:val="00C41804"/>
    <w:rsid w:val="00C41D54"/>
    <w:rsid w:val="00C4331E"/>
    <w:rsid w:val="00C43B78"/>
    <w:rsid w:val="00C448EF"/>
    <w:rsid w:val="00C46F9A"/>
    <w:rsid w:val="00C521B8"/>
    <w:rsid w:val="00C551F1"/>
    <w:rsid w:val="00C558E9"/>
    <w:rsid w:val="00C55DB3"/>
    <w:rsid w:val="00C56A1F"/>
    <w:rsid w:val="00C6115A"/>
    <w:rsid w:val="00C61196"/>
    <w:rsid w:val="00C61FC6"/>
    <w:rsid w:val="00C64BED"/>
    <w:rsid w:val="00C66E92"/>
    <w:rsid w:val="00C67BB4"/>
    <w:rsid w:val="00C71528"/>
    <w:rsid w:val="00C71F7A"/>
    <w:rsid w:val="00C72267"/>
    <w:rsid w:val="00C72DBF"/>
    <w:rsid w:val="00C736BB"/>
    <w:rsid w:val="00C73711"/>
    <w:rsid w:val="00C75BA2"/>
    <w:rsid w:val="00C832FC"/>
    <w:rsid w:val="00C84CDE"/>
    <w:rsid w:val="00C9005C"/>
    <w:rsid w:val="00C90A32"/>
    <w:rsid w:val="00C93CBE"/>
    <w:rsid w:val="00C94BF3"/>
    <w:rsid w:val="00C95907"/>
    <w:rsid w:val="00C959E2"/>
    <w:rsid w:val="00C96ED7"/>
    <w:rsid w:val="00C97965"/>
    <w:rsid w:val="00CA48AA"/>
    <w:rsid w:val="00CA4B73"/>
    <w:rsid w:val="00CA70B4"/>
    <w:rsid w:val="00CA7250"/>
    <w:rsid w:val="00CA7674"/>
    <w:rsid w:val="00CA78F2"/>
    <w:rsid w:val="00CA7CAE"/>
    <w:rsid w:val="00CB0326"/>
    <w:rsid w:val="00CB045D"/>
    <w:rsid w:val="00CB1D9E"/>
    <w:rsid w:val="00CB413C"/>
    <w:rsid w:val="00CB5A16"/>
    <w:rsid w:val="00CB7F6E"/>
    <w:rsid w:val="00CC2E6D"/>
    <w:rsid w:val="00CC3593"/>
    <w:rsid w:val="00CC4088"/>
    <w:rsid w:val="00CC4E89"/>
    <w:rsid w:val="00CC5853"/>
    <w:rsid w:val="00CC6792"/>
    <w:rsid w:val="00CC7C31"/>
    <w:rsid w:val="00CD091D"/>
    <w:rsid w:val="00CD1343"/>
    <w:rsid w:val="00CD1BDD"/>
    <w:rsid w:val="00CD2856"/>
    <w:rsid w:val="00CD331B"/>
    <w:rsid w:val="00CD4AFA"/>
    <w:rsid w:val="00CD4C28"/>
    <w:rsid w:val="00CD7D04"/>
    <w:rsid w:val="00CE1DDF"/>
    <w:rsid w:val="00CE2583"/>
    <w:rsid w:val="00CE60AB"/>
    <w:rsid w:val="00CE77A0"/>
    <w:rsid w:val="00CE7A80"/>
    <w:rsid w:val="00CE7DE8"/>
    <w:rsid w:val="00CF040A"/>
    <w:rsid w:val="00CF3650"/>
    <w:rsid w:val="00CF5295"/>
    <w:rsid w:val="00CF5E46"/>
    <w:rsid w:val="00CF663B"/>
    <w:rsid w:val="00CF7364"/>
    <w:rsid w:val="00CF7A08"/>
    <w:rsid w:val="00CF7F60"/>
    <w:rsid w:val="00D0319D"/>
    <w:rsid w:val="00D05657"/>
    <w:rsid w:val="00D100A6"/>
    <w:rsid w:val="00D10C59"/>
    <w:rsid w:val="00D1103C"/>
    <w:rsid w:val="00D114A2"/>
    <w:rsid w:val="00D149E8"/>
    <w:rsid w:val="00D16B6A"/>
    <w:rsid w:val="00D173A7"/>
    <w:rsid w:val="00D200E4"/>
    <w:rsid w:val="00D204A9"/>
    <w:rsid w:val="00D20EEE"/>
    <w:rsid w:val="00D212A2"/>
    <w:rsid w:val="00D23C11"/>
    <w:rsid w:val="00D24820"/>
    <w:rsid w:val="00D25C61"/>
    <w:rsid w:val="00D2734D"/>
    <w:rsid w:val="00D27850"/>
    <w:rsid w:val="00D31661"/>
    <w:rsid w:val="00D33981"/>
    <w:rsid w:val="00D353AD"/>
    <w:rsid w:val="00D35955"/>
    <w:rsid w:val="00D36228"/>
    <w:rsid w:val="00D42D76"/>
    <w:rsid w:val="00D4325B"/>
    <w:rsid w:val="00D44C4A"/>
    <w:rsid w:val="00D46E75"/>
    <w:rsid w:val="00D47379"/>
    <w:rsid w:val="00D56048"/>
    <w:rsid w:val="00D6213F"/>
    <w:rsid w:val="00D62C26"/>
    <w:rsid w:val="00D631E8"/>
    <w:rsid w:val="00D6454E"/>
    <w:rsid w:val="00D64C6C"/>
    <w:rsid w:val="00D6509D"/>
    <w:rsid w:val="00D7102A"/>
    <w:rsid w:val="00D71A9C"/>
    <w:rsid w:val="00D71D97"/>
    <w:rsid w:val="00D71F18"/>
    <w:rsid w:val="00D7408A"/>
    <w:rsid w:val="00D75A30"/>
    <w:rsid w:val="00D77BE6"/>
    <w:rsid w:val="00D77C89"/>
    <w:rsid w:val="00D80F8F"/>
    <w:rsid w:val="00D82E05"/>
    <w:rsid w:val="00D85092"/>
    <w:rsid w:val="00D86149"/>
    <w:rsid w:val="00D86682"/>
    <w:rsid w:val="00D93B48"/>
    <w:rsid w:val="00DA0EC7"/>
    <w:rsid w:val="00DA3310"/>
    <w:rsid w:val="00DA3F5D"/>
    <w:rsid w:val="00DA7140"/>
    <w:rsid w:val="00DB0536"/>
    <w:rsid w:val="00DB1F15"/>
    <w:rsid w:val="00DB33EE"/>
    <w:rsid w:val="00DB4190"/>
    <w:rsid w:val="00DB4A5D"/>
    <w:rsid w:val="00DB4CB6"/>
    <w:rsid w:val="00DB7447"/>
    <w:rsid w:val="00DC1E41"/>
    <w:rsid w:val="00DC2A27"/>
    <w:rsid w:val="00DC53DD"/>
    <w:rsid w:val="00DC62C1"/>
    <w:rsid w:val="00DC7129"/>
    <w:rsid w:val="00DD3CEF"/>
    <w:rsid w:val="00DD4745"/>
    <w:rsid w:val="00DD5E3A"/>
    <w:rsid w:val="00DE00F1"/>
    <w:rsid w:val="00DE1CE2"/>
    <w:rsid w:val="00DE2732"/>
    <w:rsid w:val="00DE2AB7"/>
    <w:rsid w:val="00DE2B91"/>
    <w:rsid w:val="00DE587A"/>
    <w:rsid w:val="00DF0CE7"/>
    <w:rsid w:val="00DF2DB4"/>
    <w:rsid w:val="00DF51FD"/>
    <w:rsid w:val="00DF6057"/>
    <w:rsid w:val="00DF7165"/>
    <w:rsid w:val="00DF79AC"/>
    <w:rsid w:val="00DF7C62"/>
    <w:rsid w:val="00E03037"/>
    <w:rsid w:val="00E05328"/>
    <w:rsid w:val="00E11722"/>
    <w:rsid w:val="00E12196"/>
    <w:rsid w:val="00E127CD"/>
    <w:rsid w:val="00E14792"/>
    <w:rsid w:val="00E1586F"/>
    <w:rsid w:val="00E17086"/>
    <w:rsid w:val="00E262F2"/>
    <w:rsid w:val="00E30F90"/>
    <w:rsid w:val="00E3222E"/>
    <w:rsid w:val="00E33773"/>
    <w:rsid w:val="00E33BE8"/>
    <w:rsid w:val="00E350E5"/>
    <w:rsid w:val="00E44676"/>
    <w:rsid w:val="00E45CC4"/>
    <w:rsid w:val="00E46AE7"/>
    <w:rsid w:val="00E47351"/>
    <w:rsid w:val="00E50952"/>
    <w:rsid w:val="00E520AE"/>
    <w:rsid w:val="00E5409B"/>
    <w:rsid w:val="00E546D9"/>
    <w:rsid w:val="00E54795"/>
    <w:rsid w:val="00E55DB9"/>
    <w:rsid w:val="00E609F9"/>
    <w:rsid w:val="00E61D8A"/>
    <w:rsid w:val="00E63D33"/>
    <w:rsid w:val="00E659EB"/>
    <w:rsid w:val="00E65C1F"/>
    <w:rsid w:val="00E65D5D"/>
    <w:rsid w:val="00E67138"/>
    <w:rsid w:val="00E71286"/>
    <w:rsid w:val="00E76F4D"/>
    <w:rsid w:val="00E77FDE"/>
    <w:rsid w:val="00E80364"/>
    <w:rsid w:val="00E8314B"/>
    <w:rsid w:val="00E83277"/>
    <w:rsid w:val="00E8439B"/>
    <w:rsid w:val="00E844C5"/>
    <w:rsid w:val="00E86248"/>
    <w:rsid w:val="00E86911"/>
    <w:rsid w:val="00E93F27"/>
    <w:rsid w:val="00E94E86"/>
    <w:rsid w:val="00E958DA"/>
    <w:rsid w:val="00E95BCF"/>
    <w:rsid w:val="00E967D2"/>
    <w:rsid w:val="00E96D54"/>
    <w:rsid w:val="00E975B6"/>
    <w:rsid w:val="00E97D44"/>
    <w:rsid w:val="00E97D9D"/>
    <w:rsid w:val="00EA2056"/>
    <w:rsid w:val="00EA28A0"/>
    <w:rsid w:val="00EA3D9F"/>
    <w:rsid w:val="00EA47CA"/>
    <w:rsid w:val="00EA7D41"/>
    <w:rsid w:val="00EB09A3"/>
    <w:rsid w:val="00EB2986"/>
    <w:rsid w:val="00EB41AA"/>
    <w:rsid w:val="00EB4FBE"/>
    <w:rsid w:val="00EB5E6C"/>
    <w:rsid w:val="00EB5EE9"/>
    <w:rsid w:val="00EB7BA9"/>
    <w:rsid w:val="00EC0AA3"/>
    <w:rsid w:val="00EC220D"/>
    <w:rsid w:val="00EC2762"/>
    <w:rsid w:val="00EC324D"/>
    <w:rsid w:val="00EC39C7"/>
    <w:rsid w:val="00EC5974"/>
    <w:rsid w:val="00EC6974"/>
    <w:rsid w:val="00EC6E8D"/>
    <w:rsid w:val="00ED0BD0"/>
    <w:rsid w:val="00ED327F"/>
    <w:rsid w:val="00ED5B98"/>
    <w:rsid w:val="00EE0B72"/>
    <w:rsid w:val="00EE0FDD"/>
    <w:rsid w:val="00EE1811"/>
    <w:rsid w:val="00EE21E3"/>
    <w:rsid w:val="00EE30AC"/>
    <w:rsid w:val="00EE36D5"/>
    <w:rsid w:val="00EE3B28"/>
    <w:rsid w:val="00EE751D"/>
    <w:rsid w:val="00EF0E2F"/>
    <w:rsid w:val="00EF226A"/>
    <w:rsid w:val="00EF3E86"/>
    <w:rsid w:val="00EF737F"/>
    <w:rsid w:val="00EF7756"/>
    <w:rsid w:val="00EF78D2"/>
    <w:rsid w:val="00F00CC2"/>
    <w:rsid w:val="00F017F1"/>
    <w:rsid w:val="00F03B2E"/>
    <w:rsid w:val="00F04647"/>
    <w:rsid w:val="00F04CDD"/>
    <w:rsid w:val="00F0729D"/>
    <w:rsid w:val="00F075E4"/>
    <w:rsid w:val="00F12525"/>
    <w:rsid w:val="00F16899"/>
    <w:rsid w:val="00F16E01"/>
    <w:rsid w:val="00F20672"/>
    <w:rsid w:val="00F2127D"/>
    <w:rsid w:val="00F22AE7"/>
    <w:rsid w:val="00F238C0"/>
    <w:rsid w:val="00F25090"/>
    <w:rsid w:val="00F25C03"/>
    <w:rsid w:val="00F279EA"/>
    <w:rsid w:val="00F30B27"/>
    <w:rsid w:val="00F30F44"/>
    <w:rsid w:val="00F30F56"/>
    <w:rsid w:val="00F3108E"/>
    <w:rsid w:val="00F31AE4"/>
    <w:rsid w:val="00F32063"/>
    <w:rsid w:val="00F33597"/>
    <w:rsid w:val="00F33A93"/>
    <w:rsid w:val="00F35593"/>
    <w:rsid w:val="00F37392"/>
    <w:rsid w:val="00F377E5"/>
    <w:rsid w:val="00F37A60"/>
    <w:rsid w:val="00F37E6F"/>
    <w:rsid w:val="00F4488D"/>
    <w:rsid w:val="00F458AB"/>
    <w:rsid w:val="00F45B5A"/>
    <w:rsid w:val="00F46AB1"/>
    <w:rsid w:val="00F509CB"/>
    <w:rsid w:val="00F51D82"/>
    <w:rsid w:val="00F53E4B"/>
    <w:rsid w:val="00F56868"/>
    <w:rsid w:val="00F57DF2"/>
    <w:rsid w:val="00F608A1"/>
    <w:rsid w:val="00F63651"/>
    <w:rsid w:val="00F636C2"/>
    <w:rsid w:val="00F63C05"/>
    <w:rsid w:val="00F63D55"/>
    <w:rsid w:val="00F645BD"/>
    <w:rsid w:val="00F65FD7"/>
    <w:rsid w:val="00F72E4E"/>
    <w:rsid w:val="00F737F2"/>
    <w:rsid w:val="00F74CB8"/>
    <w:rsid w:val="00F761E5"/>
    <w:rsid w:val="00F77A78"/>
    <w:rsid w:val="00F81CF6"/>
    <w:rsid w:val="00F8603E"/>
    <w:rsid w:val="00F90197"/>
    <w:rsid w:val="00F917A0"/>
    <w:rsid w:val="00F91847"/>
    <w:rsid w:val="00F92C24"/>
    <w:rsid w:val="00F949E6"/>
    <w:rsid w:val="00F94FA5"/>
    <w:rsid w:val="00F959E9"/>
    <w:rsid w:val="00F968DC"/>
    <w:rsid w:val="00F976AD"/>
    <w:rsid w:val="00FA27FD"/>
    <w:rsid w:val="00FA2F76"/>
    <w:rsid w:val="00FA4295"/>
    <w:rsid w:val="00FA50CD"/>
    <w:rsid w:val="00FA7815"/>
    <w:rsid w:val="00FA79D3"/>
    <w:rsid w:val="00FB0CE0"/>
    <w:rsid w:val="00FB0EC4"/>
    <w:rsid w:val="00FB3541"/>
    <w:rsid w:val="00FB3660"/>
    <w:rsid w:val="00FB591A"/>
    <w:rsid w:val="00FB69BB"/>
    <w:rsid w:val="00FC1CEC"/>
    <w:rsid w:val="00FC1E4F"/>
    <w:rsid w:val="00FC2E77"/>
    <w:rsid w:val="00FC300F"/>
    <w:rsid w:val="00FC5645"/>
    <w:rsid w:val="00FC6306"/>
    <w:rsid w:val="00FC6AE2"/>
    <w:rsid w:val="00FC7F91"/>
    <w:rsid w:val="00FD581D"/>
    <w:rsid w:val="00FD6327"/>
    <w:rsid w:val="00FD7711"/>
    <w:rsid w:val="00FE3CE5"/>
    <w:rsid w:val="00FE3D9C"/>
    <w:rsid w:val="00FE40C8"/>
    <w:rsid w:val="00FE47E7"/>
    <w:rsid w:val="00FE68E5"/>
    <w:rsid w:val="00FE6DAC"/>
    <w:rsid w:val="00FE7AD5"/>
    <w:rsid w:val="00FF24DD"/>
    <w:rsid w:val="00FF4C29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  <w14:docId w14:val="5E507E51"/>
  <w15:chartTrackingRefBased/>
  <w15:docId w15:val="{7304B4E6-5447-4D67-AB65-D877D6A2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02F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2F83"/>
    <w:rPr>
      <w:sz w:val="20"/>
    </w:rPr>
  </w:style>
  <w:style w:type="character" w:customStyle="1" w:styleId="CommentTextChar">
    <w:name w:val="Comment Text Char"/>
    <w:link w:val="CommentText"/>
    <w:rsid w:val="00302F83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302F83"/>
    <w:rPr>
      <w:b/>
      <w:bCs/>
    </w:rPr>
  </w:style>
  <w:style w:type="character" w:customStyle="1" w:styleId="CommentSubjectChar">
    <w:name w:val="Comment Subject Char"/>
    <w:link w:val="CommentSubject"/>
    <w:rsid w:val="00302F83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1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66269-BB39-4EBC-B60C-1A4D5EA6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129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PG11</vt:lpstr>
    </vt:vector>
  </TitlesOfParts>
  <Company>TM-konsult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PG11</dc:title>
  <dc:subject/>
  <dc:creator>Christer.Berg@tm.nu</dc:creator>
  <cp:keywords/>
  <cp:lastModifiedBy>André Aspegren Sjölander</cp:lastModifiedBy>
  <cp:revision>25</cp:revision>
  <cp:lastPrinted>2021-12-14T12:19:00Z</cp:lastPrinted>
  <dcterms:created xsi:type="dcterms:W3CDTF">2017-09-04T07:23:00Z</dcterms:created>
  <dcterms:modified xsi:type="dcterms:W3CDTF">2023-05-02T06:19:00Z</dcterms:modified>
</cp:coreProperties>
</file>